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2C9BF" w14:textId="4073D51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6417C">
        <w:rPr>
          <w:noProof w:val="0"/>
          <w:sz w:val="24"/>
          <w:szCs w:val="24"/>
        </w:rPr>
        <w:t>WG</w:t>
      </w:r>
      <w:r w:rsidR="00551EC9">
        <w:rPr>
          <w:noProof w:val="0"/>
          <w:sz w:val="24"/>
          <w:szCs w:val="24"/>
        </w:rPr>
        <w:t>2</w:t>
      </w:r>
      <w:r w:rsidRPr="00B266B0">
        <w:rPr>
          <w:noProof w:val="0"/>
          <w:sz w:val="24"/>
          <w:szCs w:val="24"/>
        </w:rPr>
        <w:t xml:space="preserve"> Meeting #</w:t>
      </w:r>
      <w:r w:rsidR="00551EC9">
        <w:rPr>
          <w:noProof w:val="0"/>
          <w:sz w:val="24"/>
          <w:szCs w:val="24"/>
        </w:rPr>
        <w:t>96</w:t>
      </w:r>
      <w:r w:rsidRPr="00B266B0">
        <w:rPr>
          <w:bCs/>
          <w:noProof w:val="0"/>
          <w:sz w:val="24"/>
          <w:szCs w:val="24"/>
        </w:rPr>
        <w:tab/>
      </w:r>
      <w:r w:rsidRPr="00B12FEA">
        <w:rPr>
          <w:bCs/>
          <w:noProof w:val="0"/>
          <w:sz w:val="24"/>
          <w:szCs w:val="24"/>
        </w:rPr>
        <w:t>R</w:t>
      </w:r>
      <w:r w:rsidR="00551EC9" w:rsidRPr="00B12FEA">
        <w:rPr>
          <w:bCs/>
          <w:noProof w:val="0"/>
          <w:sz w:val="24"/>
          <w:szCs w:val="24"/>
        </w:rPr>
        <w:t>2</w:t>
      </w:r>
      <w:r w:rsidRPr="00B12FEA">
        <w:rPr>
          <w:bCs/>
          <w:noProof w:val="0"/>
          <w:sz w:val="24"/>
          <w:szCs w:val="24"/>
        </w:rPr>
        <w:t>-1</w:t>
      </w:r>
      <w:r w:rsidR="00B12FEA" w:rsidRPr="00B12FEA">
        <w:rPr>
          <w:bCs/>
          <w:noProof w:val="0"/>
          <w:sz w:val="24"/>
          <w:szCs w:val="24"/>
        </w:rPr>
        <w:t>68424</w:t>
      </w:r>
    </w:p>
    <w:p w14:paraId="23F27B75" w14:textId="77777777"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14:paraId="2876ED87" w14:textId="77777777" w:rsidR="00CD4C7B" w:rsidRPr="00B266B0" w:rsidRDefault="00CD4C7B" w:rsidP="00CD4C7B">
      <w:pPr>
        <w:pStyle w:val="Header"/>
        <w:rPr>
          <w:bCs/>
          <w:noProof w:val="0"/>
          <w:sz w:val="24"/>
        </w:rPr>
      </w:pPr>
    </w:p>
    <w:p w14:paraId="75832C75" w14:textId="77777777" w:rsidR="00CD4C7B" w:rsidRPr="00B266B0" w:rsidRDefault="00CD4C7B" w:rsidP="00CD4C7B">
      <w:pPr>
        <w:pStyle w:val="Header"/>
        <w:rPr>
          <w:bCs/>
          <w:noProof w:val="0"/>
          <w:sz w:val="24"/>
        </w:rPr>
      </w:pPr>
    </w:p>
    <w:p w14:paraId="444D6B3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917917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417C">
        <w:rPr>
          <w:rFonts w:ascii="Arial" w:hAnsi="Arial" w:cs="Arial"/>
          <w:b/>
          <w:bCs/>
          <w:sz w:val="24"/>
        </w:rPr>
        <w:t>Considerations on DL and UL mobility in NR</w:t>
      </w:r>
    </w:p>
    <w:p w14:paraId="48349D08" w14:textId="6FF0EDD3" w:rsidR="00CD4C7B" w:rsidRPr="00B266B0" w:rsidRDefault="0096417C" w:rsidP="00CD4C7B">
      <w:pPr>
        <w:ind w:left="1985" w:hanging="1985"/>
        <w:rPr>
          <w:rFonts w:ascii="Arial" w:hAnsi="Arial" w:cs="Arial"/>
          <w:b/>
          <w:bCs/>
          <w:sz w:val="24"/>
        </w:rPr>
      </w:pPr>
      <w:r>
        <w:rPr>
          <w:rFonts w:ascii="Arial" w:hAnsi="Arial" w:cs="Arial"/>
          <w:b/>
          <w:bCs/>
          <w:sz w:val="24"/>
        </w:rPr>
        <w:t>Agenda Item</w:t>
      </w:r>
      <w:r w:rsidR="00CD4C7B">
        <w:rPr>
          <w:rFonts w:ascii="Arial" w:hAnsi="Arial" w:cs="Arial"/>
          <w:b/>
          <w:bCs/>
          <w:sz w:val="24"/>
        </w:rPr>
        <w:t>:</w:t>
      </w:r>
      <w:r w:rsidR="00CD4C7B">
        <w:rPr>
          <w:rFonts w:ascii="Arial" w:hAnsi="Arial" w:cs="Arial"/>
          <w:b/>
          <w:bCs/>
          <w:sz w:val="24"/>
        </w:rPr>
        <w:tab/>
      </w:r>
      <w:r w:rsidR="00551EC9" w:rsidRPr="00B12FEA">
        <w:rPr>
          <w:rFonts w:ascii="Arial" w:hAnsi="Arial" w:cs="Arial"/>
          <w:b/>
          <w:bCs/>
          <w:sz w:val="24"/>
        </w:rPr>
        <w:t>9</w:t>
      </w:r>
      <w:r w:rsidRPr="00B12FEA">
        <w:rPr>
          <w:rFonts w:ascii="Arial" w:hAnsi="Arial" w:cs="Arial"/>
          <w:b/>
          <w:bCs/>
          <w:sz w:val="24"/>
        </w:rPr>
        <w:t>.</w:t>
      </w:r>
      <w:r w:rsidR="00551EC9" w:rsidRPr="00B12FEA">
        <w:rPr>
          <w:rFonts w:ascii="Arial" w:hAnsi="Arial" w:cs="Arial"/>
          <w:b/>
          <w:bCs/>
          <w:sz w:val="24"/>
        </w:rPr>
        <w:t>3</w:t>
      </w:r>
      <w:r w:rsidRPr="00B12FEA">
        <w:rPr>
          <w:rFonts w:ascii="Arial" w:hAnsi="Arial" w:cs="Arial"/>
          <w:b/>
          <w:bCs/>
          <w:sz w:val="24"/>
        </w:rPr>
        <w:t>.</w:t>
      </w:r>
      <w:r w:rsidR="00551EC9" w:rsidRPr="00B12FEA">
        <w:rPr>
          <w:rFonts w:ascii="Arial" w:hAnsi="Arial" w:cs="Arial"/>
          <w:b/>
          <w:bCs/>
          <w:sz w:val="24"/>
        </w:rPr>
        <w:t>1</w:t>
      </w:r>
      <w:r w:rsidRPr="00B12FEA">
        <w:rPr>
          <w:rFonts w:ascii="Arial" w:hAnsi="Arial" w:cs="Arial"/>
          <w:b/>
          <w:bCs/>
          <w:sz w:val="24"/>
        </w:rPr>
        <w:t>.</w:t>
      </w:r>
      <w:r w:rsidR="00551EC9" w:rsidRPr="00B12FEA">
        <w:rPr>
          <w:rFonts w:ascii="Arial" w:hAnsi="Arial" w:cs="Arial"/>
          <w:b/>
          <w:bCs/>
          <w:sz w:val="24"/>
        </w:rPr>
        <w:t>1</w:t>
      </w:r>
      <w:r w:rsidR="00B12FEA" w:rsidRPr="00B12FEA">
        <w:rPr>
          <w:rFonts w:ascii="Arial" w:hAnsi="Arial" w:cs="Arial"/>
          <w:b/>
          <w:bCs/>
          <w:sz w:val="24"/>
        </w:rPr>
        <w:t>.1</w:t>
      </w:r>
    </w:p>
    <w:p w14:paraId="2579201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2D0C036" w14:textId="77777777" w:rsidR="00630BBA" w:rsidRDefault="00CD4C7B" w:rsidP="004C503E">
      <w:pPr>
        <w:pStyle w:val="Heading1"/>
      </w:pPr>
      <w:r w:rsidRPr="006E13D1">
        <w:t>1</w:t>
      </w:r>
      <w:r w:rsidRPr="006E13D1">
        <w:tab/>
      </w:r>
      <w:r w:rsidR="0056573F">
        <w:t>Introduction</w:t>
      </w:r>
    </w:p>
    <w:p w14:paraId="0D6AB7C1" w14:textId="1301C509" w:rsidR="00861A0D" w:rsidRDefault="00861A0D" w:rsidP="00861A0D">
      <w:pPr>
        <w:spacing w:before="120" w:after="120"/>
        <w:jc w:val="both"/>
      </w:pPr>
      <w:r>
        <w:t>Following agreements were made</w:t>
      </w:r>
      <w:r w:rsidR="00103975">
        <w:t xml:space="preserve"> during</w:t>
      </w:r>
      <w:r w:rsidR="00690186">
        <w:t xml:space="preserve"> </w:t>
      </w:r>
      <w:r>
        <w:t>RAN1#86: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1A0D" w14:paraId="105FB0E5" w14:textId="77777777" w:rsidTr="00FD127F">
        <w:tc>
          <w:tcPr>
            <w:tcW w:w="9629" w:type="dxa"/>
            <w:shd w:val="clear" w:color="auto" w:fill="auto"/>
          </w:tcPr>
          <w:p w14:paraId="52181C50" w14:textId="77777777" w:rsidR="00861A0D" w:rsidRPr="0033505A" w:rsidRDefault="00861A0D" w:rsidP="00FD127F">
            <w:pPr>
              <w:widowControl w:val="0"/>
              <w:spacing w:after="0"/>
              <w:jc w:val="both"/>
              <w:rPr>
                <w:rFonts w:ascii="Times" w:eastAsia="MS Mincho" w:hAnsi="Times"/>
                <w:szCs w:val="24"/>
                <w:lang w:eastAsia="ja-JP"/>
              </w:rPr>
            </w:pPr>
            <w:r w:rsidRPr="0033505A">
              <w:rPr>
                <w:rFonts w:ascii="Times" w:eastAsia="MS Mincho" w:hAnsi="Times" w:hint="eastAsia"/>
                <w:szCs w:val="24"/>
                <w:lang w:eastAsia="ja-JP"/>
              </w:rPr>
              <w:t>Agreements:</w:t>
            </w:r>
          </w:p>
          <w:p w14:paraId="0203018F"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For RRM measurement in NR, at least DL measurement is supported with the consideration on</w:t>
            </w:r>
          </w:p>
          <w:p w14:paraId="485F6BEB" w14:textId="77777777" w:rsidR="00861A0D" w:rsidRPr="0033505A" w:rsidRDefault="00861A0D" w:rsidP="00861A0D">
            <w:pPr>
              <w:widowControl w:val="0"/>
              <w:numPr>
                <w:ilvl w:val="1"/>
                <w:numId w:val="6"/>
              </w:numPr>
              <w:autoSpaceDE w:val="0"/>
              <w:autoSpaceDN w:val="0"/>
              <w:adjustRightInd w:val="0"/>
              <w:spacing w:after="0"/>
              <w:contextualSpacing/>
              <w:jc w:val="both"/>
              <w:rPr>
                <w:rFonts w:eastAsia="MS Mincho"/>
                <w:lang w:eastAsia="ja-JP"/>
              </w:rPr>
            </w:pPr>
            <w:r w:rsidRPr="0033505A">
              <w:rPr>
                <w:rFonts w:eastAsia="MS Mincho"/>
                <w:lang w:val="en-US" w:eastAsia="ja-JP"/>
              </w:rPr>
              <w:t>Both single-beam based operation and multi-beam based operation</w:t>
            </w:r>
          </w:p>
          <w:p w14:paraId="0FBBED38"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Definition of RRM measurement for multi-beam based operation</w:t>
            </w:r>
          </w:p>
          <w:p w14:paraId="37883577"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DL signal for RRM measurement</w:t>
            </w:r>
          </w:p>
          <w:p w14:paraId="7F77F1F0"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When DL measurement is applied</w:t>
            </w:r>
          </w:p>
          <w:p w14:paraId="378990FB"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Note that there is no conclusion that DL measurement is a complete solution for RRM measurement in NR for now</w:t>
            </w:r>
          </w:p>
          <w:p w14:paraId="338BAC59" w14:textId="77777777" w:rsidR="00861A0D" w:rsidRDefault="00861A0D" w:rsidP="00FD127F">
            <w:pPr>
              <w:widowControl w:val="0"/>
              <w:spacing w:after="0"/>
              <w:contextualSpacing/>
              <w:jc w:val="both"/>
            </w:pPr>
          </w:p>
        </w:tc>
      </w:tr>
    </w:tbl>
    <w:p w14:paraId="4211FD82" w14:textId="77777777" w:rsidR="00861A0D" w:rsidRDefault="00861A0D" w:rsidP="00CD4C7B"/>
    <w:p w14:paraId="47374688" w14:textId="77777777" w:rsidR="00861A0D" w:rsidRDefault="00861A0D" w:rsidP="00CD4C7B">
      <w:r>
        <w:t xml:space="preserve">Following agreements </w:t>
      </w:r>
      <w:r w:rsidR="00103975">
        <w:t>have been achieved dur</w:t>
      </w:r>
      <w:r>
        <w:t>in</w:t>
      </w:r>
      <w:r w:rsidR="00103975">
        <w:t>g</w:t>
      </w:r>
      <w:r>
        <w:t xml:space="preserve"> RAN1#86bis:</w:t>
      </w:r>
    </w:p>
    <w:tbl>
      <w:tblPr>
        <w:tblStyle w:val="TableGrid"/>
        <w:tblW w:w="0" w:type="auto"/>
        <w:tblLook w:val="04A0" w:firstRow="1" w:lastRow="0" w:firstColumn="1" w:lastColumn="0" w:noHBand="0" w:noVBand="1"/>
      </w:tblPr>
      <w:tblGrid>
        <w:gridCol w:w="9631"/>
      </w:tblGrid>
      <w:tr w:rsidR="007158C1" w14:paraId="38119445" w14:textId="77777777" w:rsidTr="007158C1">
        <w:tc>
          <w:tcPr>
            <w:tcW w:w="9631" w:type="dxa"/>
          </w:tcPr>
          <w:p w14:paraId="2E99B53C" w14:textId="77777777" w:rsidR="007158C1" w:rsidRDefault="007158C1" w:rsidP="00CD4C7B">
            <w:r>
              <w:t xml:space="preserve">Agreements on </w:t>
            </w:r>
            <w:r w:rsidRPr="007158C1">
              <w:t>R1-1610975</w:t>
            </w:r>
            <w:r w:rsidRPr="007158C1">
              <w:tab/>
            </w:r>
            <w:r>
              <w:t xml:space="preserve"> </w:t>
            </w:r>
            <w:r w:rsidRPr="007158C1">
              <w:t>WF on DL measurement for L3 mobility</w:t>
            </w:r>
            <w:r w:rsidRPr="007158C1">
              <w:tab/>
              <w:t>Samsung, LG Electronics, NTT DOCOMO, AT&amp;T, Ericsson, Inte</w:t>
            </w:r>
            <w:r>
              <w:t>l:</w:t>
            </w:r>
          </w:p>
          <w:p w14:paraId="59CA92DD"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Note: In this WF, IDLE mode refers to a UE state similar to LTE IDLE state, whose exact definition is up to RAN2</w:t>
            </w:r>
          </w:p>
          <w:p w14:paraId="4B7120D8"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Note: In this WF, CONNECTED mode refers to a UE state similar to LTE CONNECTED state, whose exact definition is up to RAN2</w:t>
            </w:r>
          </w:p>
          <w:p w14:paraId="4E05E246"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Note: In this WF, cell refers to NR cell which is tied to a same ID carried by NR-SS.</w:t>
            </w:r>
          </w:p>
          <w:p w14:paraId="52C66F2B" w14:textId="77777777" w:rsidR="007158C1" w:rsidRPr="008A25C6" w:rsidRDefault="007158C1" w:rsidP="007158C1">
            <w:pPr>
              <w:numPr>
                <w:ilvl w:val="1"/>
                <w:numId w:val="7"/>
              </w:numPr>
              <w:spacing w:after="0"/>
              <w:rPr>
                <w:rFonts w:eastAsia="MS Mincho"/>
                <w:lang w:val="en-US" w:eastAsia="ja-JP"/>
              </w:rPr>
            </w:pPr>
            <w:r w:rsidRPr="008A25C6">
              <w:rPr>
                <w:rFonts w:eastAsia="MS Mincho"/>
                <w:lang w:val="en-US" w:eastAsia="ja-JP"/>
              </w:rPr>
              <w:t>Detailed definition of NR cell FFS</w:t>
            </w:r>
          </w:p>
          <w:p w14:paraId="21A3B95D"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p w14:paraId="210AD81D" w14:textId="77777777" w:rsidR="007158C1" w:rsidRDefault="007158C1" w:rsidP="00CD4C7B"/>
        </w:tc>
      </w:tr>
    </w:tbl>
    <w:p w14:paraId="1571FCB3" w14:textId="77777777" w:rsidR="00861A0D" w:rsidRDefault="00861A0D" w:rsidP="00CD4C7B"/>
    <w:p w14:paraId="50F82C81" w14:textId="4F6B146A" w:rsidR="00CE0CAE" w:rsidRDefault="00697D42" w:rsidP="00CE0CAE">
      <w:pPr>
        <w:jc w:val="both"/>
      </w:pPr>
      <w:r>
        <w:t>a</w:t>
      </w:r>
      <w:r w:rsidR="00103975">
        <w:t>nd throughout RAN2#95bis the following agreements have been reached:</w:t>
      </w:r>
    </w:p>
    <w:tbl>
      <w:tblPr>
        <w:tblStyle w:val="TableGrid"/>
        <w:tblW w:w="0" w:type="auto"/>
        <w:tblLook w:val="04A0" w:firstRow="1" w:lastRow="0" w:firstColumn="1" w:lastColumn="0" w:noHBand="0" w:noVBand="1"/>
      </w:tblPr>
      <w:tblGrid>
        <w:gridCol w:w="9631"/>
      </w:tblGrid>
      <w:tr w:rsidR="00CE0CAE" w14:paraId="6140DC2E" w14:textId="77777777" w:rsidTr="00CE0CAE">
        <w:tc>
          <w:tcPr>
            <w:tcW w:w="9631" w:type="dxa"/>
          </w:tcPr>
          <w:p w14:paraId="5BD023A8" w14:textId="77777777" w:rsidR="00CE0CAE" w:rsidRDefault="00CE0CAE" w:rsidP="00CE0CAE">
            <w:pPr>
              <w:jc w:val="both"/>
            </w:pPr>
            <w:r>
              <w:t>Agreement</w:t>
            </w:r>
          </w:p>
          <w:p w14:paraId="5AF4D938" w14:textId="77777777" w:rsidR="00CE0CAE" w:rsidRDefault="00CE0CAE" w:rsidP="00CE0CAE">
            <w:pPr>
              <w:jc w:val="both"/>
            </w:pPr>
            <w:r>
              <w:t>1: Concerning RRC driven UL-based connected mode mobility:</w:t>
            </w:r>
          </w:p>
          <w:p w14:paraId="7E3E167A" w14:textId="77777777" w:rsidR="00CE0CAE" w:rsidRDefault="00CE0CAE" w:rsidP="00CE0CAE">
            <w:pPr>
              <w:jc w:val="both"/>
            </w:pPr>
            <w:r>
              <w:t>•</w:t>
            </w:r>
            <w:r>
              <w:tab/>
              <w:t>For connected active state mobility, DL-based handover is supported, and UL based mobility can continue to be studied.</w:t>
            </w:r>
          </w:p>
          <w:p w14:paraId="2EF13E0F" w14:textId="77777777" w:rsidR="00CE0CAE" w:rsidRDefault="00CE0CAE" w:rsidP="00CE0CAE">
            <w:pPr>
              <w:jc w:val="both"/>
            </w:pPr>
            <w:r>
              <w:t>•</w:t>
            </w:r>
            <w:r>
              <w:tab/>
              <w:t>For connected inactive state, DL-based reselection is supported, and UL-based mobility can also be studied</w:t>
            </w:r>
          </w:p>
          <w:p w14:paraId="77E6831D" w14:textId="77777777" w:rsidR="00CE0CAE" w:rsidRDefault="00CE0CAE" w:rsidP="00CE0CAE">
            <w:pPr>
              <w:jc w:val="both"/>
            </w:pPr>
            <w:r>
              <w:t>•</w:t>
            </w:r>
            <w:r>
              <w:tab/>
              <w:t>Benefits of UL based mobility, compared to DL based mobility, should be studied with performance analysis.</w:t>
            </w:r>
          </w:p>
        </w:tc>
      </w:tr>
    </w:tbl>
    <w:p w14:paraId="104BB93D" w14:textId="77777777" w:rsidR="00103975" w:rsidRDefault="00103975" w:rsidP="00CE0CAE">
      <w:pPr>
        <w:jc w:val="both"/>
      </w:pPr>
    </w:p>
    <w:p w14:paraId="440E1B8C" w14:textId="45F09E92" w:rsidR="00CD4C7B" w:rsidRPr="006E13D1" w:rsidRDefault="0098248D" w:rsidP="00D57B91">
      <w:pPr>
        <w:jc w:val="both"/>
      </w:pPr>
      <w:r>
        <w:t>Based on the g</w:t>
      </w:r>
      <w:r w:rsidR="00B537E7">
        <w:t xml:space="preserve">eneral agreements from </w:t>
      </w:r>
      <w:r>
        <w:t>RAN1#86</w:t>
      </w:r>
      <w:r w:rsidR="00CE0CAE">
        <w:t>,</w:t>
      </w:r>
      <w:r>
        <w:t>RAN1#86b</w:t>
      </w:r>
      <w:r w:rsidR="00CE0CAE">
        <w:t>is and RA2#95bis</w:t>
      </w:r>
      <w:r>
        <w:t>,</w:t>
      </w:r>
      <w:r w:rsidR="00E158BE">
        <w:t xml:space="preserve"> related </w:t>
      </w:r>
      <w:r>
        <w:t xml:space="preserve">to </w:t>
      </w:r>
      <w:r w:rsidR="00E158BE">
        <w:t xml:space="preserve">mobility </w:t>
      </w:r>
      <w:r>
        <w:t>it s</w:t>
      </w:r>
      <w:r w:rsidR="00E158BE">
        <w:t>eems</w:t>
      </w:r>
      <w:r>
        <w:t xml:space="preserve"> that there is a </w:t>
      </w:r>
      <w:r w:rsidR="004E704D">
        <w:t xml:space="preserve">common understanding that at least DL </w:t>
      </w:r>
      <w:r>
        <w:t>mobility would be useful to have.</w:t>
      </w:r>
    </w:p>
    <w:p w14:paraId="6C43A126" w14:textId="77777777" w:rsidR="00CD4C7B" w:rsidRDefault="0098248D" w:rsidP="00D57B91">
      <w:pPr>
        <w:jc w:val="both"/>
      </w:pPr>
      <w:r>
        <w:lastRenderedPageBreak/>
        <w:t xml:space="preserve">In </w:t>
      </w:r>
      <w:r w:rsidR="00A36699">
        <w:t xml:space="preserve">this </w:t>
      </w:r>
      <w:r>
        <w:t xml:space="preserve">paper, we will discuss on benefits and drawbacks of having both DL mobility and UL mobility. In addition, we will discuss in which scenario(s) the mobility schemes would be most beneficial to have. </w:t>
      </w:r>
    </w:p>
    <w:p w14:paraId="19787346" w14:textId="77777777" w:rsidR="007C3F43" w:rsidRPr="006E13D1" w:rsidRDefault="007C3F43" w:rsidP="00D57B91">
      <w:pPr>
        <w:jc w:val="both"/>
      </w:pPr>
    </w:p>
    <w:p w14:paraId="3CEB0A57" w14:textId="77777777" w:rsidR="00CD4C7B" w:rsidRDefault="00D63EFC" w:rsidP="00CD4C7B">
      <w:pPr>
        <w:pStyle w:val="Heading1"/>
      </w:pPr>
      <w:r>
        <w:t>2</w:t>
      </w:r>
      <w:r w:rsidR="00CD4C7B" w:rsidRPr="006E13D1">
        <w:tab/>
      </w:r>
      <w:r>
        <w:t>M</w:t>
      </w:r>
      <w:r w:rsidR="00C24F54">
        <w:t>obility</w:t>
      </w:r>
    </w:p>
    <w:p w14:paraId="1FF87124" w14:textId="77777777" w:rsidR="00A13BB2" w:rsidRDefault="00A13BB2" w:rsidP="00A13BB2"/>
    <w:p w14:paraId="19193B23" w14:textId="0DBDF7A4" w:rsidR="00C86C67" w:rsidRDefault="00C86C67">
      <w:pPr>
        <w:spacing w:before="120" w:after="120"/>
        <w:jc w:val="both"/>
        <w:rPr>
          <w:lang w:val="en-US"/>
        </w:rPr>
      </w:pPr>
      <w:r>
        <w:rPr>
          <w:lang w:val="en-US"/>
        </w:rPr>
        <w:t>Currently in LTE, both idle and connected mode mobility are based on UE DL measurements. For connected mode, measurement results are reported to the network</w:t>
      </w:r>
      <w:r w:rsidR="00103975">
        <w:rPr>
          <w:lang w:val="en-US"/>
        </w:rPr>
        <w:t>,</w:t>
      </w:r>
      <w:r>
        <w:rPr>
          <w:lang w:val="en-US"/>
        </w:rPr>
        <w:t xml:space="preserve"> wh</w:t>
      </w:r>
      <w:r w:rsidR="00103975">
        <w:rPr>
          <w:lang w:val="en-US"/>
        </w:rPr>
        <w:t>ich in turn</w:t>
      </w:r>
      <w:r>
        <w:rPr>
          <w:lang w:val="en-US"/>
        </w:rPr>
        <w:t xml:space="preserve"> commands the UE to perform handover if needed. In Idle mode, the UE changes cell autonomously without any need for interaction with the network (in most cases). Based on the agreements made in RAN1#86, this would appear to be the baseline also for NR.</w:t>
      </w:r>
    </w:p>
    <w:p w14:paraId="77FE6502" w14:textId="77777777" w:rsidR="00C86C67" w:rsidRDefault="00C86C67" w:rsidP="00D57B91">
      <w:pPr>
        <w:jc w:val="both"/>
      </w:pPr>
      <w:r>
        <w:rPr>
          <w:lang w:val="en-US"/>
        </w:rPr>
        <w:t>The</w:t>
      </w:r>
      <w:r>
        <w:t xml:space="preserve"> key characteristics or KPIs of interest in NR, under the considered scenarios, are the reliability/availability (e.g. handover performance) and user experience (e.g. outage time). These KPIs are highly influenced by the cell change latency </w:t>
      </w:r>
      <w:r>
        <w:rPr>
          <w:lang w:val="en-US"/>
        </w:rPr>
        <w:t>in idle mode and connected mode – which in general needs to be minimized. A long cell change time may affect the UE paging reception, and in connected mode long cell change time may impact the network</w:t>
      </w:r>
      <w:r w:rsidR="00A94B6A">
        <w:rPr>
          <w:lang w:val="en-US"/>
        </w:rPr>
        <w:t>’s</w:t>
      </w:r>
      <w:r>
        <w:rPr>
          <w:lang w:val="en-US"/>
        </w:rPr>
        <w:t xml:space="preserve"> ability to schedule the UEs</w:t>
      </w:r>
      <w:r w:rsidR="008D5A4A">
        <w:rPr>
          <w:lang w:val="en-US"/>
        </w:rPr>
        <w:t xml:space="preserve"> </w:t>
      </w:r>
      <w:r w:rsidR="007C7E45">
        <w:rPr>
          <w:lang w:val="en-US"/>
        </w:rPr>
        <w:fldChar w:fldCharType="begin"/>
      </w:r>
      <w:r w:rsidR="007C7E45">
        <w:rPr>
          <w:lang w:val="en-US"/>
        </w:rPr>
        <w:instrText xml:space="preserve"> REF _Ref465610627 \r \h </w:instrText>
      </w:r>
      <w:r w:rsidR="007C7E45">
        <w:rPr>
          <w:lang w:val="en-US"/>
        </w:rPr>
      </w:r>
      <w:r w:rsidR="007C7E45">
        <w:rPr>
          <w:lang w:val="en-US"/>
        </w:rPr>
        <w:fldChar w:fldCharType="separate"/>
      </w:r>
      <w:r w:rsidR="00DC4D9B">
        <w:rPr>
          <w:lang w:val="en-US"/>
        </w:rPr>
        <w:t>[2]</w:t>
      </w:r>
      <w:r w:rsidR="007C7E45">
        <w:rPr>
          <w:lang w:val="en-US"/>
        </w:rPr>
        <w:fldChar w:fldCharType="end"/>
      </w:r>
      <w:r w:rsidR="007C7E45">
        <w:rPr>
          <w:lang w:val="en-US"/>
        </w:rPr>
        <w:t>.</w:t>
      </w:r>
    </w:p>
    <w:p w14:paraId="7575FFE0" w14:textId="07877D3B" w:rsidR="00B83760" w:rsidRDefault="00BA2E37" w:rsidP="00D57B91">
      <w:pPr>
        <w:jc w:val="both"/>
      </w:pPr>
      <w:r>
        <w:t xml:space="preserve">The primary </w:t>
      </w:r>
      <w:r w:rsidR="001E307C">
        <w:t>motivation</w:t>
      </w:r>
      <w:r>
        <w:t xml:space="preserve"> </w:t>
      </w:r>
      <w:r w:rsidR="00F2125E">
        <w:t>for UL based mobility as proposed in</w:t>
      </w:r>
      <w:r w:rsidR="008F12D3">
        <w:t xml:space="preserve"> </w:t>
      </w:r>
      <w:r w:rsidR="00171C82">
        <w:fldChar w:fldCharType="begin"/>
      </w:r>
      <w:r w:rsidR="00171C82">
        <w:instrText xml:space="preserve"> REF _Ref465876997 \r \h </w:instrText>
      </w:r>
      <w:r w:rsidR="00171C82">
        <w:fldChar w:fldCharType="separate"/>
      </w:r>
      <w:r w:rsidR="00DC4D9B">
        <w:t>[4]</w:t>
      </w:r>
      <w:r w:rsidR="00171C82">
        <w:fldChar w:fldCharType="end"/>
      </w:r>
      <w:r w:rsidR="00171C82">
        <w:t xml:space="preserve">, </w:t>
      </w:r>
      <w:r w:rsidR="00171C82">
        <w:fldChar w:fldCharType="begin"/>
      </w:r>
      <w:r w:rsidR="00171C82">
        <w:instrText xml:space="preserve"> REF _Ref465877000 \r \h </w:instrText>
      </w:r>
      <w:r w:rsidR="00171C82">
        <w:fldChar w:fldCharType="separate"/>
      </w:r>
      <w:r w:rsidR="00DC4D9B">
        <w:t>[5]</w:t>
      </w:r>
      <w:r w:rsidR="00171C82">
        <w:fldChar w:fldCharType="end"/>
      </w:r>
      <w:r w:rsidR="00171C82">
        <w:t xml:space="preserve">, </w:t>
      </w:r>
      <w:r w:rsidR="008F12D3">
        <w:fldChar w:fldCharType="begin"/>
      </w:r>
      <w:r w:rsidR="008F12D3">
        <w:instrText xml:space="preserve"> REF _Ref465863861 \r \h </w:instrText>
      </w:r>
      <w:r w:rsidR="008F12D3">
        <w:fldChar w:fldCharType="separate"/>
      </w:r>
      <w:r w:rsidR="00DC4D9B">
        <w:t>[7]</w:t>
      </w:r>
      <w:r w:rsidR="008F12D3">
        <w:fldChar w:fldCharType="end"/>
      </w:r>
      <w:r w:rsidR="008F12D3">
        <w:t xml:space="preserve"> and </w:t>
      </w:r>
      <w:r w:rsidR="008F12D3">
        <w:fldChar w:fldCharType="begin"/>
      </w:r>
      <w:r w:rsidR="008F12D3">
        <w:instrText xml:space="preserve"> REF _Ref465863871 \r \h </w:instrText>
      </w:r>
      <w:r w:rsidR="008F12D3">
        <w:fldChar w:fldCharType="separate"/>
      </w:r>
      <w:r w:rsidR="00DC4D9B">
        <w:t>[8]</w:t>
      </w:r>
      <w:r w:rsidR="008F12D3">
        <w:fldChar w:fldCharType="end"/>
      </w:r>
      <w:r w:rsidR="00F2125E">
        <w:t xml:space="preserve"> seems to be </w:t>
      </w:r>
      <w:r w:rsidR="00BB5CDD">
        <w:t xml:space="preserve">the </w:t>
      </w:r>
      <w:r w:rsidR="00F2125E">
        <w:t xml:space="preserve">more beneficial trade-off between UE power consumption and paging </w:t>
      </w:r>
      <w:r w:rsidR="00A078E3">
        <w:t>delay</w:t>
      </w:r>
      <w:r w:rsidR="00F2125E">
        <w:t xml:space="preserve"> in</w:t>
      </w:r>
      <w:r w:rsidR="006B34CB">
        <w:t xml:space="preserve"> </w:t>
      </w:r>
      <w:r w:rsidR="00F2125E">
        <w:t>idle or RRC-inactive states.</w:t>
      </w:r>
      <w:r w:rsidR="00910E1A">
        <w:t xml:space="preserve"> </w:t>
      </w:r>
      <w:r w:rsidR="00B83760">
        <w:t xml:space="preserve">Moreover, UL based mobility is seen mostly useful in scenarios where the number of UEs per </w:t>
      </w:r>
      <w:r w:rsidR="00D3488F">
        <w:t xml:space="preserve">TRP </w:t>
      </w:r>
      <w:r w:rsidR="00B83760">
        <w:t>is small, as otherwise the overhead from UL reference signal transmissions becomes substantial.</w:t>
      </w:r>
    </w:p>
    <w:p w14:paraId="4AE621D8" w14:textId="23DDE9AF" w:rsidR="00C86C67" w:rsidRDefault="00910E1A" w:rsidP="00D57B91">
      <w:pPr>
        <w:jc w:val="both"/>
      </w:pPr>
      <w:r>
        <w:t xml:space="preserve">In </w:t>
      </w:r>
      <w:r w:rsidR="00723D09">
        <w:t>this</w:t>
      </w:r>
      <w:r w:rsidR="007D722F">
        <w:t xml:space="preserve"> paper</w:t>
      </w:r>
      <w:r>
        <w:t>, we</w:t>
      </w:r>
      <w:r w:rsidR="00912877">
        <w:t xml:space="preserve"> will discuss separately both DL and UL based mobility in such a setting</w:t>
      </w:r>
      <w:r w:rsidR="009A1E65">
        <w:t>.</w:t>
      </w:r>
      <w:r w:rsidR="00912877">
        <w:t xml:space="preserve"> </w:t>
      </w:r>
      <w:r w:rsidR="009A1E65">
        <w:t xml:space="preserve">We will also </w:t>
      </w:r>
      <w:r w:rsidR="00912877">
        <w:t xml:space="preserve">present </w:t>
      </w:r>
      <w:r w:rsidR="00623D2B">
        <w:t xml:space="preserve">system </w:t>
      </w:r>
      <w:r w:rsidR="00912877">
        <w:t>simulation results showing the paging performance with DL based mobility.</w:t>
      </w:r>
    </w:p>
    <w:p w14:paraId="79AD43D7" w14:textId="77777777" w:rsidR="00C70C60" w:rsidRDefault="00C70C60" w:rsidP="00D57B91">
      <w:pPr>
        <w:jc w:val="both"/>
      </w:pPr>
    </w:p>
    <w:p w14:paraId="07109049" w14:textId="77777777" w:rsidR="00C70C60" w:rsidRDefault="00C70C60" w:rsidP="00D57B91">
      <w:pPr>
        <w:pStyle w:val="Heading2"/>
      </w:pPr>
      <w:r>
        <w:t>2.1</w:t>
      </w:r>
      <w:r>
        <w:tab/>
        <w:t>Scenario</w:t>
      </w:r>
    </w:p>
    <w:p w14:paraId="2C26C57B" w14:textId="054D7120" w:rsidR="00850883" w:rsidRDefault="001F7294" w:rsidP="00697D42">
      <w:pPr>
        <w:spacing w:before="120" w:after="120"/>
        <w:jc w:val="both"/>
      </w:pPr>
      <w:r>
        <w:rPr>
          <w:lang w:val="en-US"/>
        </w:rPr>
        <w:t xml:space="preserve">In the TR on scenarios and requirements for next generation access technologies </w:t>
      </w:r>
      <w:r>
        <w:rPr>
          <w:lang w:val="en-US"/>
        </w:rPr>
        <w:fldChar w:fldCharType="begin"/>
      </w:r>
      <w:r>
        <w:rPr>
          <w:lang w:val="en-US"/>
        </w:rPr>
        <w:instrText xml:space="preserve"> REF _Ref463010798 \r \h  \* MERGEFORMAT </w:instrText>
      </w:r>
      <w:r>
        <w:rPr>
          <w:lang w:val="en-US"/>
        </w:rPr>
      </w:r>
      <w:r>
        <w:rPr>
          <w:lang w:val="en-US"/>
        </w:rPr>
        <w:fldChar w:fldCharType="separate"/>
      </w:r>
      <w:r w:rsidR="00DC4D9B">
        <w:rPr>
          <w:lang w:val="en-US"/>
        </w:rPr>
        <w:t>[1]</w:t>
      </w:r>
      <w:r>
        <w:rPr>
          <w:lang w:val="en-US"/>
        </w:rPr>
        <w:fldChar w:fldCharType="end"/>
      </w:r>
      <w:r>
        <w:rPr>
          <w:lang w:val="en-US"/>
        </w:rPr>
        <w:t xml:space="preserve"> the </w:t>
      </w:r>
      <w:r>
        <w:rPr>
          <w:rFonts w:hint="eastAsia"/>
        </w:rPr>
        <w:t>h</w:t>
      </w:r>
      <w:r w:rsidRPr="002D75E3">
        <w:rPr>
          <w:rFonts w:hint="eastAsia"/>
        </w:rPr>
        <w:t xml:space="preserve">igh-level </w:t>
      </w:r>
      <w:r>
        <w:t>assumptions</w:t>
      </w:r>
      <w:r w:rsidRPr="002D75E3">
        <w:rPr>
          <w:rFonts w:hint="eastAsia"/>
        </w:rPr>
        <w:t xml:space="preserve"> on deployment scenarios including c</w:t>
      </w:r>
      <w:r w:rsidRPr="002D75E3">
        <w:t>arrier frequency</w:t>
      </w:r>
      <w:r w:rsidRPr="002D75E3">
        <w:rPr>
          <w:rFonts w:hint="eastAsia"/>
        </w:rPr>
        <w:t>, a</w:t>
      </w:r>
      <w:r w:rsidRPr="002D75E3">
        <w:t>ggregated system bandwidth</w:t>
      </w:r>
      <w:r w:rsidRPr="002D75E3">
        <w:rPr>
          <w:rFonts w:hint="eastAsia"/>
        </w:rPr>
        <w:t>, n</w:t>
      </w:r>
      <w:r w:rsidRPr="002D75E3">
        <w:t>etwork layout</w:t>
      </w:r>
      <w:r w:rsidRPr="002D75E3">
        <w:rPr>
          <w:rFonts w:hint="eastAsia"/>
        </w:rPr>
        <w:t xml:space="preserve"> </w:t>
      </w:r>
      <w:r w:rsidRPr="002D75E3">
        <w:t>/</w:t>
      </w:r>
      <w:r w:rsidRPr="002D75E3">
        <w:rPr>
          <w:rFonts w:hint="eastAsia"/>
        </w:rPr>
        <w:t xml:space="preserve"> ISD, </w:t>
      </w:r>
      <w:r w:rsidRPr="002D75E3">
        <w:t>BS /</w:t>
      </w:r>
      <w:r w:rsidRPr="002D75E3">
        <w:rPr>
          <w:rFonts w:hint="eastAsia"/>
        </w:rPr>
        <w:t xml:space="preserve"> UE </w:t>
      </w:r>
      <w:r w:rsidRPr="002D75E3">
        <w:t>antenna elements</w:t>
      </w:r>
      <w:r w:rsidRPr="002D75E3">
        <w:rPr>
          <w:rFonts w:hint="eastAsia"/>
        </w:rPr>
        <w:t xml:space="preserve">, </w:t>
      </w:r>
      <w:r w:rsidRPr="002D75E3">
        <w:t>UE distribution / speed</w:t>
      </w:r>
      <w:r w:rsidRPr="002D75E3">
        <w:rPr>
          <w:rFonts w:hint="eastAsia"/>
        </w:rPr>
        <w:t xml:space="preserve"> and s</w:t>
      </w:r>
      <w:r w:rsidRPr="002D75E3">
        <w:t>ervice profile</w:t>
      </w:r>
      <w:r w:rsidRPr="002D75E3">
        <w:rPr>
          <w:rFonts w:hint="eastAsia"/>
        </w:rPr>
        <w:t xml:space="preserve"> are proposed</w:t>
      </w:r>
      <w:r>
        <w:t>. The scenarios include</w:t>
      </w:r>
      <w:r w:rsidR="008F12D3">
        <w:t>,</w:t>
      </w:r>
      <w:r>
        <w:t xml:space="preserve"> among others</w:t>
      </w:r>
      <w:r w:rsidR="008F12D3">
        <w:t>,</w:t>
      </w:r>
      <w:r>
        <w:t xml:space="preserve"> high speed train and </w:t>
      </w:r>
      <w:r w:rsidR="00FA27EC">
        <w:t xml:space="preserve">high speed rural </w:t>
      </w:r>
      <w:r>
        <w:t xml:space="preserve">scenarios. The details of the scenarios are listed in </w:t>
      </w:r>
      <w:r>
        <w:fldChar w:fldCharType="begin"/>
      </w:r>
      <w:r>
        <w:instrText xml:space="preserve"> REF _Ref463010798 \r \h  \* MERGEFORMAT </w:instrText>
      </w:r>
      <w:r>
        <w:fldChar w:fldCharType="separate"/>
      </w:r>
      <w:r w:rsidR="00DC4D9B">
        <w:t>[1]</w:t>
      </w:r>
      <w:r>
        <w:fldChar w:fldCharType="end"/>
      </w:r>
      <w:r>
        <w:t xml:space="preserve">. Both </w:t>
      </w:r>
      <w:r w:rsidR="008F12D3">
        <w:t xml:space="preserve">of these </w:t>
      </w:r>
      <w:r>
        <w:t>scenarios address high or very high mobility in macro cell deployment (</w:t>
      </w:r>
      <w:r w:rsidR="008F12D3">
        <w:t xml:space="preserve">i.e. with </w:t>
      </w:r>
      <w:r>
        <w:t>ISD of 1732m). The KPIs of interest for these scenarios include the reliability/availability (e.g. handover performance) and user experience (e.g. outage time)</w:t>
      </w:r>
      <w:r w:rsidR="007C7E45">
        <w:t xml:space="preserve"> </w:t>
      </w:r>
      <w:r w:rsidR="007C7E45">
        <w:fldChar w:fldCharType="begin"/>
      </w:r>
      <w:r w:rsidR="007C7E45">
        <w:instrText xml:space="preserve"> REF _Ref465610627 \r \h </w:instrText>
      </w:r>
      <w:r w:rsidR="007C7E45">
        <w:fldChar w:fldCharType="separate"/>
      </w:r>
      <w:r w:rsidR="00DC4D9B">
        <w:t>[2]</w:t>
      </w:r>
      <w:r w:rsidR="007C7E45">
        <w:fldChar w:fldCharType="end"/>
      </w:r>
      <w:r w:rsidR="00C572FE">
        <w:t>.</w:t>
      </w:r>
    </w:p>
    <w:tbl>
      <w:tblPr>
        <w:tblStyle w:val="TableGrid"/>
        <w:tblW w:w="9618" w:type="dxa"/>
        <w:tblLook w:val="04A0" w:firstRow="1" w:lastRow="0" w:firstColumn="1" w:lastColumn="0" w:noHBand="0" w:noVBand="1"/>
      </w:tblPr>
      <w:tblGrid>
        <w:gridCol w:w="4692"/>
        <w:gridCol w:w="4926"/>
      </w:tblGrid>
      <w:tr w:rsidR="00850883" w14:paraId="1008281A" w14:textId="77777777" w:rsidTr="00E60F5B">
        <w:trPr>
          <w:trHeight w:val="2664"/>
        </w:trPr>
        <w:tc>
          <w:tcPr>
            <w:tcW w:w="4937" w:type="dxa"/>
          </w:tcPr>
          <w:p w14:paraId="6672D2C7" w14:textId="77777777" w:rsidR="00CD00CB" w:rsidRDefault="00CD00CB" w:rsidP="00850883">
            <w:pPr>
              <w:keepNext/>
              <w:jc w:val="both"/>
            </w:pPr>
          </w:p>
          <w:p w14:paraId="5E0D06FD" w14:textId="77777777" w:rsidR="00920ABD" w:rsidRDefault="00920ABD" w:rsidP="00920ABD">
            <w:pPr>
              <w:pStyle w:val="Caption"/>
              <w:keepNext/>
              <w:jc w:val="center"/>
            </w:pPr>
            <w:r>
              <w:rPr>
                <w:noProof/>
                <w:lang w:val="en-US"/>
              </w:rPr>
              <w:drawing>
                <wp:inline distT="0" distB="0" distL="0" distR="0" wp14:anchorId="671C7A3B" wp14:editId="4A8A08D1">
                  <wp:extent cx="2749463" cy="2390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5903" cy="2395739"/>
                          </a:xfrm>
                          <a:prstGeom prst="rect">
                            <a:avLst/>
                          </a:prstGeom>
                        </pic:spPr>
                      </pic:pic>
                    </a:graphicData>
                  </a:graphic>
                </wp:inline>
              </w:drawing>
            </w:r>
          </w:p>
          <w:p w14:paraId="34D20AED" w14:textId="77777777" w:rsidR="00850883" w:rsidRDefault="00920ABD" w:rsidP="00920AB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High speed rural </w:t>
            </w:r>
            <w:r>
              <w:fldChar w:fldCharType="begin"/>
            </w:r>
            <w:r>
              <w:instrText xml:space="preserve"> REF _Ref465877586 \r \h </w:instrText>
            </w:r>
            <w:r>
              <w:fldChar w:fldCharType="separate"/>
            </w:r>
            <w:r>
              <w:t>[3]</w:t>
            </w:r>
            <w:r>
              <w:fldChar w:fldCharType="end"/>
            </w:r>
          </w:p>
        </w:tc>
        <w:tc>
          <w:tcPr>
            <w:tcW w:w="4681" w:type="dxa"/>
          </w:tcPr>
          <w:p w14:paraId="78F9F8F7" w14:textId="77777777" w:rsidR="00CD00CB" w:rsidRDefault="00CD00CB" w:rsidP="009D580F">
            <w:pPr>
              <w:keepNext/>
              <w:jc w:val="center"/>
            </w:pPr>
          </w:p>
          <w:p w14:paraId="28D117E3" w14:textId="77777777" w:rsidR="00920ABD" w:rsidRDefault="00920ABD" w:rsidP="009D580F">
            <w:pPr>
              <w:keepNext/>
              <w:jc w:val="center"/>
            </w:pPr>
          </w:p>
          <w:p w14:paraId="788E388D" w14:textId="77777777" w:rsidR="00920ABD" w:rsidRDefault="00920ABD" w:rsidP="009D580F">
            <w:pPr>
              <w:keepNext/>
              <w:jc w:val="center"/>
            </w:pPr>
          </w:p>
          <w:p w14:paraId="031C784E" w14:textId="77777777" w:rsidR="00850883" w:rsidRDefault="00850883" w:rsidP="009D580F">
            <w:pPr>
              <w:keepNext/>
              <w:jc w:val="center"/>
            </w:pPr>
            <w:r w:rsidRPr="00A7388D">
              <w:rPr>
                <w:noProof/>
                <w:lang w:val="en-US"/>
              </w:rPr>
              <w:drawing>
                <wp:inline distT="0" distB="0" distL="0" distR="0" wp14:anchorId="2C811C88" wp14:editId="703068BE">
                  <wp:extent cx="29813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3386" cy="1004171"/>
                          </a:xfrm>
                          <a:prstGeom prst="rect">
                            <a:avLst/>
                          </a:prstGeom>
                          <a:noFill/>
                          <a:ln>
                            <a:noFill/>
                          </a:ln>
                        </pic:spPr>
                      </pic:pic>
                    </a:graphicData>
                  </a:graphic>
                </wp:inline>
              </w:drawing>
            </w:r>
          </w:p>
          <w:p w14:paraId="763FFE35" w14:textId="77777777" w:rsidR="00850883" w:rsidRDefault="00850883" w:rsidP="009D580F">
            <w:pPr>
              <w:pStyle w:val="Caption"/>
              <w:jc w:val="center"/>
            </w:pPr>
            <w:bookmarkStart w:id="1" w:name="_Ref465611102"/>
            <w:r>
              <w:t xml:space="preserve">Figure </w:t>
            </w:r>
            <w:r w:rsidR="00150546">
              <w:fldChar w:fldCharType="begin"/>
            </w:r>
            <w:r w:rsidR="00150546">
              <w:instrText xml:space="preserve"> SEQ Figure \* ARABIC </w:instrText>
            </w:r>
            <w:r w:rsidR="00150546">
              <w:fldChar w:fldCharType="separate"/>
            </w:r>
            <w:r w:rsidR="00920ABD">
              <w:rPr>
                <w:noProof/>
              </w:rPr>
              <w:t>2</w:t>
            </w:r>
            <w:r w:rsidR="00150546">
              <w:rPr>
                <w:noProof/>
              </w:rPr>
              <w:fldChar w:fldCharType="end"/>
            </w:r>
            <w:bookmarkEnd w:id="1"/>
            <w:r>
              <w:t xml:space="preserve"> High speed train scenario for 4GHz deployment</w:t>
            </w:r>
            <w:r w:rsidR="00357EF6">
              <w:t xml:space="preserve"> </w:t>
            </w:r>
            <w:r w:rsidR="00357EF6">
              <w:fldChar w:fldCharType="begin"/>
            </w:r>
            <w:r w:rsidR="00357EF6">
              <w:instrText xml:space="preserve"> REF _Ref463010798 \r \h </w:instrText>
            </w:r>
            <w:r w:rsidR="008F12D3">
              <w:instrText xml:space="preserve"> \* MERGEFORMAT </w:instrText>
            </w:r>
            <w:r w:rsidR="00357EF6">
              <w:fldChar w:fldCharType="separate"/>
            </w:r>
            <w:r w:rsidR="00DC4D9B">
              <w:t>[1]</w:t>
            </w:r>
            <w:r w:rsidR="00357EF6">
              <w:fldChar w:fldCharType="end"/>
            </w:r>
          </w:p>
        </w:tc>
      </w:tr>
    </w:tbl>
    <w:p w14:paraId="23F726C4" w14:textId="77777777" w:rsidR="00850883" w:rsidRDefault="00850883" w:rsidP="001F7294">
      <w:pPr>
        <w:jc w:val="both"/>
      </w:pPr>
    </w:p>
    <w:p w14:paraId="5B970551" w14:textId="1C845AE5" w:rsidR="00645677" w:rsidRDefault="00850883" w:rsidP="001F7294">
      <w:pPr>
        <w:jc w:val="both"/>
      </w:pPr>
      <w:r>
        <w:lastRenderedPageBreak/>
        <w:t>In case of</w:t>
      </w:r>
      <w:r w:rsidR="00920ABD">
        <w:t xml:space="preserve"> high speed rural </w:t>
      </w:r>
      <w:r w:rsidR="00920ABD">
        <w:fldChar w:fldCharType="begin"/>
      </w:r>
      <w:r w:rsidR="00920ABD">
        <w:instrText xml:space="preserve"> REF _Ref465877586 \r \h </w:instrText>
      </w:r>
      <w:r w:rsidR="00920ABD">
        <w:fldChar w:fldCharType="separate"/>
      </w:r>
      <w:r w:rsidR="00920ABD">
        <w:t>[3]</w:t>
      </w:r>
      <w:r w:rsidR="00920ABD">
        <w:fldChar w:fldCharType="end"/>
      </w:r>
      <w:r>
        <w:t xml:space="preserve"> </w:t>
      </w:r>
      <w:r w:rsidR="00357EF6">
        <w:t xml:space="preserve">(see </w:t>
      </w:r>
      <w:r w:rsidR="00357EF6">
        <w:fldChar w:fldCharType="begin"/>
      </w:r>
      <w:r w:rsidR="00357EF6">
        <w:instrText xml:space="preserve"> REF _Ref465611117 \h </w:instrText>
      </w:r>
      <w:r w:rsidR="00357EF6">
        <w:fldChar w:fldCharType="separate"/>
      </w:r>
      <w:r w:rsidR="00DC4D9B">
        <w:t xml:space="preserve">Figure </w:t>
      </w:r>
      <w:r w:rsidR="00DC4D9B">
        <w:rPr>
          <w:noProof/>
        </w:rPr>
        <w:t>1</w:t>
      </w:r>
      <w:r w:rsidR="00357EF6">
        <w:fldChar w:fldCharType="end"/>
      </w:r>
      <w:r w:rsidR="00357EF6">
        <w:t>)</w:t>
      </w:r>
      <w:r w:rsidR="001F7294">
        <w:t xml:space="preserve"> with UE speeds up to 120 km/h is a </w:t>
      </w:r>
      <w:r w:rsidR="00DC31BE">
        <w:t>reasonable</w:t>
      </w:r>
      <w:r w:rsidR="001F7294">
        <w:t xml:space="preserve"> scenario where UL mobility could potentially become useful. </w:t>
      </w:r>
      <w:r w:rsidR="00645677">
        <w:t>We’ll investigate the performance and suitability of DL and UL based mobility in this</w:t>
      </w:r>
      <w:r w:rsidR="001103C9">
        <w:t xml:space="preserve"> type of</w:t>
      </w:r>
      <w:r w:rsidR="00645677">
        <w:t xml:space="preserve"> scenario.</w:t>
      </w:r>
      <w:r w:rsidR="002E4E90" w:rsidRPr="002E4E90">
        <w:t xml:space="preserve"> </w:t>
      </w:r>
      <w:r w:rsidR="002E4E90">
        <w:t xml:space="preserve">We consider both the 120 km/h and an extreme 480 km/h UE speeds in the simulations to get an understanding of the </w:t>
      </w:r>
      <w:r w:rsidR="00CB3DA1">
        <w:t xml:space="preserve">absolute </w:t>
      </w:r>
      <w:r w:rsidR="002E4E90">
        <w:t>worst case performance.</w:t>
      </w:r>
    </w:p>
    <w:p w14:paraId="4BB3E5A4" w14:textId="27074185" w:rsidR="001F7294" w:rsidRDefault="00645677" w:rsidP="001F7294">
      <w:pPr>
        <w:jc w:val="both"/>
      </w:pPr>
      <w:r>
        <w:t>The</w:t>
      </w:r>
      <w:r w:rsidR="001F7294">
        <w:t xml:space="preserve"> high speed train (HST) scenario</w:t>
      </w:r>
      <w:r w:rsidR="00357EF6">
        <w:t xml:space="preserve"> (as shown in </w:t>
      </w:r>
      <w:r w:rsidR="00357EF6">
        <w:fldChar w:fldCharType="begin"/>
      </w:r>
      <w:r w:rsidR="00357EF6">
        <w:instrText xml:space="preserve"> REF _Ref465611102 \h </w:instrText>
      </w:r>
      <w:r w:rsidR="00357EF6">
        <w:fldChar w:fldCharType="separate"/>
      </w:r>
      <w:r w:rsidR="00DC4D9B">
        <w:t xml:space="preserve">Figure </w:t>
      </w:r>
      <w:r w:rsidR="00DC4D9B">
        <w:rPr>
          <w:noProof/>
        </w:rPr>
        <w:t>2</w:t>
      </w:r>
      <w:r w:rsidR="00357EF6">
        <w:fldChar w:fldCharType="end"/>
      </w:r>
      <w:r w:rsidR="00357EF6">
        <w:t>)</w:t>
      </w:r>
      <w:r w:rsidR="00EF5C79">
        <w:t>, on the other hand,</w:t>
      </w:r>
      <w:r w:rsidR="001F7294">
        <w:t xml:space="preserve"> seems somewhat mis</w:t>
      </w:r>
      <w:r w:rsidR="0019197E">
        <w:t>directed</w:t>
      </w:r>
      <w:r w:rsidR="001F7294">
        <w:t xml:space="preserve"> in this context. </w:t>
      </w:r>
      <w:r w:rsidR="004C3F05">
        <w:t>I</w:t>
      </w:r>
      <w:r w:rsidR="00F76866">
        <w:t xml:space="preserve">f </w:t>
      </w:r>
      <w:r w:rsidR="001F7294">
        <w:t xml:space="preserve">all the </w:t>
      </w:r>
      <w:r w:rsidR="004C3F05">
        <w:t>~</w:t>
      </w:r>
      <w:r w:rsidR="001F7294">
        <w:t xml:space="preserve">1000 UEs in the </w:t>
      </w:r>
      <w:r w:rsidR="00002B44">
        <w:t>fast-</w:t>
      </w:r>
      <w:r w:rsidR="001F7294">
        <w:t xml:space="preserve">moving train have a direct connection to the </w:t>
      </w:r>
      <w:r w:rsidR="001514EC">
        <w:t xml:space="preserve">cells </w:t>
      </w:r>
      <w:r w:rsidR="001F7294">
        <w:t>deployed along the track</w:t>
      </w:r>
      <w:r w:rsidR="00F76866">
        <w:t>, there is</w:t>
      </w:r>
      <w:r w:rsidR="00F76866" w:rsidDel="00F76866">
        <w:t xml:space="preserve"> </w:t>
      </w:r>
      <w:r w:rsidR="001F7294">
        <w:t xml:space="preserve">unnecessarily high signal overhead due to the frequent cell changes: Tracking area updates in the case of DL based mobility, UL reference signal transmissions and </w:t>
      </w:r>
      <w:r w:rsidR="002C4498">
        <w:t xml:space="preserve">(potential) </w:t>
      </w:r>
      <w:r w:rsidR="00B95D09">
        <w:t xml:space="preserve">network </w:t>
      </w:r>
      <w:r w:rsidR="001F7294">
        <w:t xml:space="preserve">responses to those in case of UL based mobility. </w:t>
      </w:r>
      <w:r w:rsidR="004C3F05">
        <w:t>Moreover</w:t>
      </w:r>
      <w:r w:rsidR="001F7294">
        <w:t xml:space="preserve">, the penetration loss due to the UEs being inside the train would pose a further challenge. Thus, a more </w:t>
      </w:r>
      <w:r w:rsidR="00D246D1">
        <w:t xml:space="preserve">reasonable </w:t>
      </w:r>
      <w:r w:rsidR="001F7294">
        <w:t xml:space="preserve">deployment would be based on </w:t>
      </w:r>
      <w:r w:rsidR="002210FF">
        <w:t>a</w:t>
      </w:r>
      <w:r w:rsidR="00B76774">
        <w:t xml:space="preserve"> fixed deployment of a</w:t>
      </w:r>
      <w:r w:rsidR="001F7294">
        <w:t xml:space="preserve"> relay or RRH </w:t>
      </w:r>
      <w:r w:rsidR="008F12D3">
        <w:t>withi</w:t>
      </w:r>
      <w:r w:rsidR="001F7294">
        <w:t>n</w:t>
      </w:r>
      <w:r w:rsidR="00B76774">
        <w:t xml:space="preserve"> the train</w:t>
      </w:r>
      <w:r w:rsidR="001F7294">
        <w:t>. This would</w:t>
      </w:r>
      <w:r w:rsidR="001738E2">
        <w:t xml:space="preserve"> no longer</w:t>
      </w:r>
      <w:r w:rsidR="001F7294">
        <w:t xml:space="preserve"> </w:t>
      </w:r>
      <w:r w:rsidR="002F58EF">
        <w:t xml:space="preserve">have the power limitation </w:t>
      </w:r>
      <w:r w:rsidR="007C6746">
        <w:t>for the</w:t>
      </w:r>
      <w:r w:rsidR="002F58EF">
        <w:t xml:space="preserve"> UEs and therefore it would not need</w:t>
      </w:r>
      <w:r w:rsidR="00E81025">
        <w:t xml:space="preserve"> to save power with</w:t>
      </w:r>
      <w:r w:rsidR="002F58EF">
        <w:t xml:space="preserve"> </w:t>
      </w:r>
      <w:r w:rsidR="001F7294">
        <w:t xml:space="preserve">idle/inactive state connection to the network along the track. The UEs inside the train would then be stationary relative to this relay/RRH, </w:t>
      </w:r>
      <w:r w:rsidR="008F12D3">
        <w:t>what in turn means</w:t>
      </w:r>
      <w:r w:rsidR="001F7294">
        <w:t xml:space="preserve"> </w:t>
      </w:r>
      <w:r w:rsidR="007C6746">
        <w:t xml:space="preserve">that </w:t>
      </w:r>
      <w:r w:rsidR="001F7294">
        <w:t>DL based mobility would be sufficient.</w:t>
      </w:r>
      <w:r w:rsidR="00433BF4">
        <w:t xml:space="preserve"> Due to these reasons</w:t>
      </w:r>
      <w:r w:rsidR="00896C5A">
        <w:t>, in this paper</w:t>
      </w:r>
      <w:r w:rsidR="00433BF4">
        <w:t xml:space="preserve"> we</w:t>
      </w:r>
      <w:r w:rsidR="008F12D3">
        <w:t xml:space="preserve"> wi</w:t>
      </w:r>
      <w:r w:rsidR="00433BF4">
        <w:t xml:space="preserve">ll focus on </w:t>
      </w:r>
      <w:r w:rsidR="008F12D3">
        <w:t>the</w:t>
      </w:r>
      <w:r w:rsidR="00AA25E2">
        <w:t xml:space="preserve"> </w:t>
      </w:r>
      <w:r w:rsidR="00433BF4">
        <w:t>closer analysis of high</w:t>
      </w:r>
      <w:r w:rsidR="00FA27EC">
        <w:t xml:space="preserve"> speed rural</w:t>
      </w:r>
      <w:r w:rsidR="00BC080D">
        <w:t xml:space="preserve"> </w:t>
      </w:r>
      <w:r w:rsidR="00433BF4">
        <w:t xml:space="preserve">scenario </w:t>
      </w:r>
      <w:r w:rsidR="00896C5A">
        <w:t>instead of the HST scenario</w:t>
      </w:r>
      <w:r w:rsidR="00433BF4">
        <w:t>.</w:t>
      </w:r>
      <w:r w:rsidR="00AA25E2">
        <w:t xml:space="preserve"> </w:t>
      </w:r>
    </w:p>
    <w:p w14:paraId="23D6C227" w14:textId="5C695E30" w:rsidR="00F2125E" w:rsidRPr="00A13BB2" w:rsidRDefault="002B222F" w:rsidP="005D5EB2">
      <w:pPr>
        <w:jc w:val="both"/>
      </w:pPr>
      <w:r>
        <w:t>If proper evaluation of mobility in the HST scenario is desired, the</w:t>
      </w:r>
      <w:r w:rsidR="007C6746">
        <w:t>n the</w:t>
      </w:r>
      <w:r>
        <w:t xml:space="preserve"> agreed assumptions from </w:t>
      </w:r>
      <w:r>
        <w:fldChar w:fldCharType="begin"/>
      </w:r>
      <w:r>
        <w:instrText xml:space="preserve"> REF _Ref463010798 \r \h </w:instrText>
      </w:r>
      <w:r>
        <w:fldChar w:fldCharType="separate"/>
      </w:r>
      <w:r w:rsidR="00DC4D9B">
        <w:t>[1]</w:t>
      </w:r>
      <w:r>
        <w:fldChar w:fldCharType="end"/>
      </w:r>
      <w:r>
        <w:t xml:space="preserve"> should be used considering also the relay deployment. Macro only deployment </w:t>
      </w:r>
      <w:r w:rsidR="0093281D">
        <w:t xml:space="preserve">(as assumed in </w:t>
      </w:r>
      <w:r w:rsidR="0093281D">
        <w:fldChar w:fldCharType="begin"/>
      </w:r>
      <w:r w:rsidR="0093281D">
        <w:instrText xml:space="preserve"> REF _Ref465877586 \r \h </w:instrText>
      </w:r>
      <w:r w:rsidR="0093281D">
        <w:fldChar w:fldCharType="separate"/>
      </w:r>
      <w:r w:rsidR="00DC4D9B">
        <w:t>[3]</w:t>
      </w:r>
      <w:r w:rsidR="0093281D">
        <w:fldChar w:fldCharType="end"/>
      </w:r>
      <w:r w:rsidR="0093281D">
        <w:t xml:space="preserve">) </w:t>
      </w:r>
      <w:r>
        <w:t xml:space="preserve">is not ideal in this case, so instead of introducing a complex feature for </w:t>
      </w:r>
      <w:r w:rsidR="00E53F7E">
        <w:t>a</w:t>
      </w:r>
      <w:r>
        <w:t xml:space="preserve"> rare scenario, it could be accepted that the UE paging delay may be slightly impacted (the simulation results presented in this paper show that performance impact is small).</w:t>
      </w:r>
      <w:bookmarkStart w:id="2" w:name="_GoBack"/>
      <w:bookmarkEnd w:id="2"/>
    </w:p>
    <w:p w14:paraId="00E32232" w14:textId="77777777" w:rsidR="009815E6" w:rsidRDefault="00D63EFC" w:rsidP="00A839DA">
      <w:pPr>
        <w:pStyle w:val="Heading2"/>
      </w:pPr>
      <w:r>
        <w:t>2</w:t>
      </w:r>
      <w:r w:rsidR="00CD4C7B" w:rsidRPr="006E13D1">
        <w:t>.</w:t>
      </w:r>
      <w:r w:rsidR="00C70C60">
        <w:t>2</w:t>
      </w:r>
      <w:r w:rsidR="00CD4C7B" w:rsidRPr="006E13D1">
        <w:tab/>
      </w:r>
      <w:r>
        <w:t xml:space="preserve">DL </w:t>
      </w:r>
      <w:r w:rsidR="007422AB">
        <w:t xml:space="preserve">based </w:t>
      </w:r>
      <w:r>
        <w:t>mobility</w:t>
      </w:r>
    </w:p>
    <w:p w14:paraId="24A38B58" w14:textId="77777777" w:rsidR="00010940" w:rsidRDefault="009815E6" w:rsidP="00A839DA">
      <w:pPr>
        <w:jc w:val="both"/>
      </w:pPr>
      <w:r>
        <w:t>When UE is paged, the paging ma</w:t>
      </w:r>
      <w:r w:rsidR="00BB6A59">
        <w:t xml:space="preserve">y be missed because either the signal quality is low, or because the UE is not listening to the cell(s) where it is </w:t>
      </w:r>
      <w:r w:rsidR="008F12D3">
        <w:t xml:space="preserve">being </w:t>
      </w:r>
      <w:r w:rsidR="00BB6A59">
        <w:t>paged.</w:t>
      </w:r>
      <w:r w:rsidR="00530B93">
        <w:t xml:space="preserve"> Thus</w:t>
      </w:r>
      <w:r w:rsidR="008F12D3">
        <w:t>,</w:t>
      </w:r>
      <w:r w:rsidR="00530B93">
        <w:t xml:space="preserve"> it is important that the cell reselections as well as tracking area updates are done without unnecessary delay.</w:t>
      </w:r>
    </w:p>
    <w:p w14:paraId="312564C5" w14:textId="77777777" w:rsidR="00010940" w:rsidRDefault="00010940" w:rsidP="00A839DA">
      <w:pPr>
        <w:jc w:val="both"/>
      </w:pPr>
      <w:r>
        <w:t xml:space="preserve">The delay is affected by the DRX or </w:t>
      </w:r>
      <w:r w:rsidR="008A51C1">
        <w:t>paging</w:t>
      </w:r>
      <w:r>
        <w:t xml:space="preserve"> cycle used. </w:t>
      </w:r>
      <w:r w:rsidR="00635BD5">
        <w:t xml:space="preserve">With shorter cycle, </w:t>
      </w:r>
      <w:r w:rsidR="00307C2C">
        <w:t>the network has more frequent paging occasions so the expected paging delay is shorter. Moreover, with shorter DRX cycle, the UE makes more</w:t>
      </w:r>
      <w:r w:rsidR="00D31612">
        <w:t xml:space="preserve"> frequent </w:t>
      </w:r>
      <w:r w:rsidR="00A84193">
        <w:t xml:space="preserve">(neighbour cell) </w:t>
      </w:r>
      <w:r w:rsidR="00D31612">
        <w:t xml:space="preserve">measurements and thus </w:t>
      </w:r>
      <w:r w:rsidR="00635BD5">
        <w:t xml:space="preserve">the expected </w:t>
      </w:r>
      <w:r w:rsidR="00620E13">
        <w:t xml:space="preserve">cell reselection </w:t>
      </w:r>
      <w:r w:rsidR="007064EA">
        <w:t>delay is also shorter. This also makes</w:t>
      </w:r>
      <w:r w:rsidR="00635BD5">
        <w:t xml:space="preserve"> t</w:t>
      </w:r>
      <w:r w:rsidR="007064EA">
        <w:t xml:space="preserve">he expected paging miss rate lower, but means </w:t>
      </w:r>
      <w:r w:rsidR="00635BD5">
        <w:t xml:space="preserve">higher </w:t>
      </w:r>
      <w:r w:rsidR="007064EA">
        <w:t xml:space="preserve">UE </w:t>
      </w:r>
      <w:r w:rsidR="00635BD5">
        <w:t>power consumption</w:t>
      </w:r>
      <w:r w:rsidR="007064EA">
        <w:t xml:space="preserve"> due to more frequent measurements and monitoring for paging</w:t>
      </w:r>
      <w:r w:rsidR="00635BD5">
        <w:t>.</w:t>
      </w:r>
    </w:p>
    <w:p w14:paraId="0297A895" w14:textId="77777777" w:rsidR="00232639" w:rsidRDefault="00232639" w:rsidP="00A839DA">
      <w:pPr>
        <w:jc w:val="both"/>
      </w:pPr>
      <w:r>
        <w:t xml:space="preserve">When </w:t>
      </w:r>
      <w:r w:rsidR="004A7754">
        <w:t>the cell reselection happens</w:t>
      </w:r>
      <w:r>
        <w:t xml:space="preserve"> late and the signal quality of the serving cell drops too low, the UE may miss the paging due to this low signal quality.</w:t>
      </w:r>
    </w:p>
    <w:p w14:paraId="0F2B1125" w14:textId="33775C05" w:rsidR="00232639" w:rsidRDefault="00B45B56" w:rsidP="00A839DA">
      <w:pPr>
        <w:jc w:val="both"/>
      </w:pPr>
      <w:r>
        <w:t xml:space="preserve">When the UE has reselected </w:t>
      </w:r>
      <w:r w:rsidR="00232639">
        <w:t>a cell that is</w:t>
      </w:r>
      <w:r>
        <w:t xml:space="preserve"> in a different tracking area, but hasn’t </w:t>
      </w:r>
      <w:r w:rsidR="000F2190">
        <w:t>done</w:t>
      </w:r>
      <w:r>
        <w:t xml:space="preserve"> tracking area update yet, the paging may be missed as </w:t>
      </w:r>
      <w:r w:rsidR="005619F1">
        <w:t xml:space="preserve">the </w:t>
      </w:r>
      <w:r w:rsidR="00563FF3">
        <w:t xml:space="preserve">network does not know </w:t>
      </w:r>
      <w:r w:rsidR="0027791E">
        <w:t xml:space="preserve">it should </w:t>
      </w:r>
      <w:r w:rsidR="00563FF3">
        <w:t>page the UE</w:t>
      </w:r>
      <w:r>
        <w:t xml:space="preserve"> in the new serving cell</w:t>
      </w:r>
      <w:r w:rsidR="00960D08">
        <w:t xml:space="preserve"> belonging to another tracking area</w:t>
      </w:r>
      <w:r>
        <w:t>. However</w:t>
      </w:r>
      <w:r w:rsidR="00545972">
        <w:t xml:space="preserve">, with typical </w:t>
      </w:r>
      <w:r w:rsidR="00AB0E08">
        <w:t>longish paging cycles</w:t>
      </w:r>
      <w:r w:rsidR="00545972">
        <w:t xml:space="preserve"> (hundreds of milliseconds)</w:t>
      </w:r>
      <w:r w:rsidR="00AB0E08">
        <w:t>, this typically would not be an issue, as there would be plenty of time to complete the TAU</w:t>
      </w:r>
      <w:r w:rsidR="009E1E69">
        <w:t xml:space="preserve"> before the next </w:t>
      </w:r>
      <w:r w:rsidR="00EE59C7">
        <w:t>DRX</w:t>
      </w:r>
      <w:r w:rsidR="00BC34CA">
        <w:t>/paging</w:t>
      </w:r>
      <w:r w:rsidR="00EE59C7">
        <w:t xml:space="preserve"> cycle</w:t>
      </w:r>
      <w:r w:rsidR="00AB0E08">
        <w:t>.</w:t>
      </w:r>
    </w:p>
    <w:p w14:paraId="023D6C56" w14:textId="77777777" w:rsidR="009C5B32" w:rsidRDefault="009C5B32" w:rsidP="009756A4"/>
    <w:p w14:paraId="0971CE57" w14:textId="77777777" w:rsidR="009C5B32" w:rsidRDefault="009C5B32" w:rsidP="009C5B32">
      <w:pPr>
        <w:pStyle w:val="Heading2"/>
      </w:pPr>
      <w:r>
        <w:t>2.</w:t>
      </w:r>
      <w:r w:rsidR="00C70C60">
        <w:t>2</w:t>
      </w:r>
      <w:r>
        <w:t>.1</w:t>
      </w:r>
      <w:r w:rsidRPr="009C5B32">
        <w:tab/>
        <w:t xml:space="preserve">DL mobility </w:t>
      </w:r>
      <w:r>
        <w:t>results</w:t>
      </w:r>
    </w:p>
    <w:p w14:paraId="6E058615" w14:textId="554859A4" w:rsidR="005030AD" w:rsidRDefault="00B178C9" w:rsidP="00D57B91">
      <w:pPr>
        <w:jc w:val="both"/>
        <w:rPr>
          <w:lang w:val="en-US"/>
        </w:rPr>
      </w:pPr>
      <w:r>
        <w:t>We conducted system level simulations in order to study the effect of paging-miss and paging delay as a function of DRX/paging cycle and system load.</w:t>
      </w:r>
      <w:r w:rsidR="009D704B">
        <w:t xml:space="preserve"> The scenario we used is the ‘</w:t>
      </w:r>
      <w:r w:rsidR="001F1931">
        <w:t>Rural with high speed UEs</w:t>
      </w:r>
      <w:r w:rsidR="009D704B">
        <w:t xml:space="preserve">’ from </w:t>
      </w:r>
      <w:r w:rsidR="009D704B">
        <w:fldChar w:fldCharType="begin"/>
      </w:r>
      <w:r w:rsidR="009D704B">
        <w:instrText xml:space="preserve"> REF _Ref463010798 \r \h </w:instrText>
      </w:r>
      <w:r w:rsidR="009D704B">
        <w:fldChar w:fldCharType="separate"/>
      </w:r>
      <w:r w:rsidR="00DC4D9B">
        <w:t>[</w:t>
      </w:r>
      <w:r w:rsidR="001F1931">
        <w:t>3</w:t>
      </w:r>
      <w:r w:rsidR="00DC4D9B">
        <w:t>]</w:t>
      </w:r>
      <w:r w:rsidR="009D704B">
        <w:fldChar w:fldCharType="end"/>
      </w:r>
      <w:r w:rsidR="009D704B">
        <w:t>, for two different speeds: 120</w:t>
      </w:r>
      <w:r w:rsidR="00B22E2D">
        <w:t> </w:t>
      </w:r>
      <w:r w:rsidR="009D704B">
        <w:t>km/h and 480 km/h.</w:t>
      </w:r>
      <w:r w:rsidR="00490E6F">
        <w:t xml:space="preserve"> We deployed </w:t>
      </w:r>
      <w:r w:rsidR="00490E6F" w:rsidRPr="00490E6F">
        <w:rPr>
          <w:lang w:val="en-US"/>
        </w:rPr>
        <w:t xml:space="preserve">21 macro cells, </w:t>
      </w:r>
      <w:r w:rsidR="00BB40CF">
        <w:rPr>
          <w:lang w:val="en-US"/>
        </w:rPr>
        <w:t xml:space="preserve">with </w:t>
      </w:r>
      <w:r w:rsidR="00490E6F" w:rsidRPr="00490E6F">
        <w:rPr>
          <w:lang w:val="en-US"/>
        </w:rPr>
        <w:t xml:space="preserve">ISD 1732 m, </w:t>
      </w:r>
      <w:r w:rsidR="00BB40CF">
        <w:rPr>
          <w:lang w:val="en-US"/>
        </w:rPr>
        <w:t>carrier frequency 4</w:t>
      </w:r>
      <w:r w:rsidR="006E550C">
        <w:rPr>
          <w:lang w:val="en-US"/>
        </w:rPr>
        <w:t xml:space="preserve"> </w:t>
      </w:r>
      <w:r w:rsidR="00BB40CF">
        <w:rPr>
          <w:lang w:val="en-US"/>
        </w:rPr>
        <w:t xml:space="preserve">GHz and </w:t>
      </w:r>
      <w:r w:rsidR="00490E6F" w:rsidRPr="00490E6F">
        <w:rPr>
          <w:lang w:val="en-US"/>
        </w:rPr>
        <w:t>20 MHz</w:t>
      </w:r>
      <w:r w:rsidR="00BB40CF">
        <w:rPr>
          <w:lang w:val="en-US"/>
        </w:rPr>
        <w:t xml:space="preserve"> bandwidth.</w:t>
      </w:r>
    </w:p>
    <w:p w14:paraId="64F5BBBB" w14:textId="14E93A08" w:rsidR="00D36B92" w:rsidRDefault="001C4472" w:rsidP="00D57B91">
      <w:pPr>
        <w:jc w:val="both"/>
        <w:rPr>
          <w:lang w:val="en-US"/>
        </w:rPr>
      </w:pPr>
      <w:r>
        <w:rPr>
          <w:lang w:val="en-US"/>
        </w:rPr>
        <w:t xml:space="preserve">In our analysis, we have varied the network load from </w:t>
      </w:r>
      <w:r w:rsidR="00086641">
        <w:rPr>
          <w:lang w:val="en-US"/>
        </w:rPr>
        <w:t>low to high (</w:t>
      </w:r>
      <w:r w:rsidR="00F37BDB">
        <w:rPr>
          <w:lang w:val="en-US"/>
        </w:rPr>
        <w:t>i.e. interference level inside own network)</w:t>
      </w:r>
      <w:r>
        <w:rPr>
          <w:lang w:val="en-US"/>
        </w:rPr>
        <w:t>. This reflects also the PDCCH interference.</w:t>
      </w:r>
      <w:r w:rsidR="00AC6DFC">
        <w:rPr>
          <w:lang w:val="en-US"/>
        </w:rPr>
        <w:tab/>
      </w:r>
    </w:p>
    <w:p w14:paraId="422FE1A8" w14:textId="77777777" w:rsidR="00D36B92" w:rsidRPr="00490E6F" w:rsidRDefault="00D36B92" w:rsidP="00D57B91">
      <w:pPr>
        <w:jc w:val="both"/>
        <w:rPr>
          <w:lang w:val="en-US"/>
        </w:rPr>
      </w:pPr>
      <w:r>
        <w:rPr>
          <w:lang w:val="en-US"/>
        </w:rPr>
        <w:t>Paging decoding is considered successful if instantaneous PDCCH SINR &gt;-7dB.</w:t>
      </w:r>
      <w:r w:rsidR="002811CA">
        <w:rPr>
          <w:lang w:val="en-US"/>
        </w:rPr>
        <w:t xml:space="preserve"> More parameters are given in Annex.</w:t>
      </w:r>
    </w:p>
    <w:p w14:paraId="41F0B303" w14:textId="77777777" w:rsidR="009C5B32" w:rsidRDefault="009C5B32" w:rsidP="009756A4"/>
    <w:tbl>
      <w:tblPr>
        <w:tblStyle w:val="TableGrid"/>
        <w:tblW w:w="0" w:type="auto"/>
        <w:tblLook w:val="04A0" w:firstRow="1" w:lastRow="0" w:firstColumn="1" w:lastColumn="0" w:noHBand="0" w:noVBand="1"/>
      </w:tblPr>
      <w:tblGrid>
        <w:gridCol w:w="4815"/>
        <w:gridCol w:w="4816"/>
      </w:tblGrid>
      <w:tr w:rsidR="00E60F5B" w14:paraId="57CD2060" w14:textId="77777777" w:rsidTr="00E60F5B">
        <w:tc>
          <w:tcPr>
            <w:tcW w:w="4815" w:type="dxa"/>
          </w:tcPr>
          <w:p w14:paraId="4A1050C8" w14:textId="77777777" w:rsidR="00E60F5B" w:rsidRDefault="00C21A3C" w:rsidP="00E60F5B">
            <w:pPr>
              <w:keepNext/>
            </w:pPr>
            <w:r w:rsidRPr="00C21A3C">
              <w:rPr>
                <w:noProof/>
                <w:lang w:val="en-US"/>
              </w:rPr>
              <w:lastRenderedPageBreak/>
              <w:drawing>
                <wp:inline distT="0" distB="0" distL="0" distR="0" wp14:anchorId="0C2F2AFA" wp14:editId="0890664E">
                  <wp:extent cx="3120000" cy="2340000"/>
                  <wp:effectExtent l="0" t="0" r="4445" b="3175"/>
                  <wp:docPr id="2" name="Picture 2" descr="D:\userdata\nkolehma\My Documents\2H16\mobility\figs_contrib_dev6_loadupto50_speed120_03112016_2\reselectionrate_bars_absolute_Speed_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2H16\mobility\figs_contrib_dev6_loadupto50_speed120_03112016_2\reselectionrate_bars_absolute_Speed_12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6EF7E890" w14:textId="0DFAF620" w:rsidR="00E60F5B" w:rsidRDefault="00E60F5B" w:rsidP="00E60F5B">
            <w:pPr>
              <w:pStyle w:val="Caption"/>
            </w:pPr>
            <w:r>
              <w:t xml:space="preserve">Figure </w:t>
            </w:r>
            <w:r>
              <w:fldChar w:fldCharType="begin"/>
            </w:r>
            <w:r>
              <w:instrText xml:space="preserve"> SEQ Figure \* ARABIC </w:instrText>
            </w:r>
            <w:r>
              <w:fldChar w:fldCharType="separate"/>
            </w:r>
            <w:r w:rsidR="00920ABD">
              <w:rPr>
                <w:noProof/>
              </w:rPr>
              <w:t>3</w:t>
            </w:r>
            <w:r>
              <w:fldChar w:fldCharType="end"/>
            </w:r>
            <w:r>
              <w:t xml:space="preserve"> Cell reselections</w:t>
            </w:r>
            <w:r w:rsidR="00C21A3C">
              <w:t>/UE/second</w:t>
            </w:r>
            <w:r>
              <w:t xml:space="preserve"> (120km/h)</w:t>
            </w:r>
          </w:p>
        </w:tc>
        <w:tc>
          <w:tcPr>
            <w:tcW w:w="4816" w:type="dxa"/>
          </w:tcPr>
          <w:p w14:paraId="37A1C956" w14:textId="77777777" w:rsidR="00E60F5B" w:rsidRDefault="00C21A3C" w:rsidP="00E60F5B">
            <w:pPr>
              <w:keepNext/>
            </w:pPr>
            <w:r w:rsidRPr="00C21A3C">
              <w:rPr>
                <w:noProof/>
                <w:lang w:val="en-US"/>
              </w:rPr>
              <w:drawing>
                <wp:inline distT="0" distB="0" distL="0" distR="0" wp14:anchorId="26B17BA1" wp14:editId="01E0994C">
                  <wp:extent cx="3120000" cy="2340000"/>
                  <wp:effectExtent l="0" t="0" r="4445" b="3175"/>
                  <wp:docPr id="3" name="Picture 3" descr="D:\userdata\nkolehma\My Documents\2H16\mobility\figs_contrib_dev6_loadupto50_speed480_03112016_2\reselectionrate_bars_absolute_Speed_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2H16\mobility\figs_contrib_dev6_loadupto50_speed480_03112016_2\reselectionrate_bars_absolute_Speed_48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54B5A6CE" w14:textId="6A54BB7C" w:rsidR="00E60F5B" w:rsidRDefault="00E60F5B" w:rsidP="00E60F5B">
            <w:pPr>
              <w:pStyle w:val="Caption"/>
            </w:pPr>
            <w:r>
              <w:t xml:space="preserve">Figure </w:t>
            </w:r>
            <w:r>
              <w:fldChar w:fldCharType="begin"/>
            </w:r>
            <w:r>
              <w:instrText xml:space="preserve"> SEQ Figure \* ARABIC </w:instrText>
            </w:r>
            <w:r>
              <w:fldChar w:fldCharType="separate"/>
            </w:r>
            <w:r w:rsidR="00920ABD">
              <w:rPr>
                <w:noProof/>
              </w:rPr>
              <w:t>4</w:t>
            </w:r>
            <w:r>
              <w:fldChar w:fldCharType="end"/>
            </w:r>
            <w:r>
              <w:t xml:space="preserve"> Cell reselections</w:t>
            </w:r>
            <w:r w:rsidR="00C21A3C">
              <w:t>/UE/second</w:t>
            </w:r>
            <w:r>
              <w:t xml:space="preserve"> (480km/h)</w:t>
            </w:r>
          </w:p>
        </w:tc>
      </w:tr>
    </w:tbl>
    <w:p w14:paraId="735FE028" w14:textId="77777777" w:rsidR="00E60F5B" w:rsidRDefault="00E60F5B" w:rsidP="009756A4"/>
    <w:p w14:paraId="40276434" w14:textId="77777777" w:rsidR="0088189D" w:rsidRDefault="0088189D">
      <w:pPr>
        <w:keepNext/>
      </w:pPr>
      <w:r w:rsidRPr="0088189D">
        <w:rPr>
          <w:noProof/>
          <w:lang w:val="en-US"/>
        </w:rPr>
        <w:t xml:space="preserve"> </w:t>
      </w:r>
    </w:p>
    <w:p w14:paraId="423BFA87" w14:textId="77777777" w:rsidR="0088189D" w:rsidRDefault="00567012" w:rsidP="008F7AD1">
      <w:pPr>
        <w:pStyle w:val="Caption"/>
      </w:pPr>
      <w:r>
        <w:t>From the cell reselections results we can observe that:</w:t>
      </w:r>
    </w:p>
    <w:p w14:paraId="1206EC81" w14:textId="03A8DAA0" w:rsidR="00567012" w:rsidRDefault="00567012" w:rsidP="00697D42">
      <w:pPr>
        <w:pStyle w:val="ListParagraph"/>
        <w:numPr>
          <w:ilvl w:val="0"/>
          <w:numId w:val="12"/>
        </w:numPr>
        <w:jc w:val="both"/>
      </w:pPr>
      <w:r>
        <w:t>120</w:t>
      </w:r>
      <w:r w:rsidR="00AA25E2">
        <w:t> </w:t>
      </w:r>
      <w:r>
        <w:t>km/h: Regardless of DRX cycle and load, the number of cell reselection is quite low (</w:t>
      </w:r>
      <w:r w:rsidR="00B30E40">
        <w:t xml:space="preserve">between 1 cell reselection in </w:t>
      </w:r>
      <w:r w:rsidR="00697D42">
        <w:t>6</w:t>
      </w:r>
      <w:r w:rsidR="00B30E40">
        <w:t xml:space="preserve"> s for DRX cycle 375 ms down to</w:t>
      </w:r>
      <w:r w:rsidR="00697D42">
        <w:t xml:space="preserve"> </w:t>
      </w:r>
      <w:r>
        <w:t xml:space="preserve">1 </w:t>
      </w:r>
      <w:r w:rsidR="00F56764">
        <w:t>cell reselection</w:t>
      </w:r>
      <w:r>
        <w:t xml:space="preserve"> in 20 s</w:t>
      </w:r>
      <w:r w:rsidR="00B30E40">
        <w:t xml:space="preserve"> for DRX cycle 1.5 s</w:t>
      </w:r>
      <w:r>
        <w:t>)</w:t>
      </w:r>
    </w:p>
    <w:p w14:paraId="2EABD413" w14:textId="31EFAFC5" w:rsidR="00567012" w:rsidRPr="00567012" w:rsidRDefault="00567012" w:rsidP="00697D42">
      <w:pPr>
        <w:pStyle w:val="ListParagraph"/>
        <w:numPr>
          <w:ilvl w:val="0"/>
          <w:numId w:val="12"/>
        </w:numPr>
        <w:jc w:val="both"/>
      </w:pPr>
      <w:r>
        <w:t>480</w:t>
      </w:r>
      <w:r w:rsidR="00AA25E2">
        <w:t> </w:t>
      </w:r>
      <w:r>
        <w:t>km/h: Similar observation as for 120</w:t>
      </w:r>
      <w:r w:rsidR="00AA25E2">
        <w:t> </w:t>
      </w:r>
      <w:r>
        <w:t xml:space="preserve">km/h, but the number of cell reselections </w:t>
      </w:r>
      <w:r w:rsidR="006E550C">
        <w:t>is</w:t>
      </w:r>
      <w:r>
        <w:t xml:space="preserve"> clearly</w:t>
      </w:r>
      <w:r w:rsidR="006E550C">
        <w:t xml:space="preserve"> higher</w:t>
      </w:r>
      <w:r>
        <w:t xml:space="preserve"> (</w:t>
      </w:r>
      <w:r w:rsidR="00F56764">
        <w:t>around</w:t>
      </w:r>
      <w:r>
        <w:t xml:space="preserve"> </w:t>
      </w:r>
      <w:r w:rsidR="00F56764">
        <w:t>1 cell re-selection in 5</w:t>
      </w:r>
      <w:r>
        <w:t xml:space="preserve"> s)</w:t>
      </w:r>
    </w:p>
    <w:p w14:paraId="10F3B41F" w14:textId="77777777" w:rsidR="00910B58" w:rsidRDefault="0088189D" w:rsidP="008F7AD1">
      <w:pPr>
        <w:keepNext/>
      </w:pPr>
      <w:r w:rsidRPr="0088189D">
        <w:rPr>
          <w:noProof/>
          <w:lang w:val="en-US"/>
        </w:rPr>
        <w:t xml:space="preserve"> </w:t>
      </w:r>
    </w:p>
    <w:tbl>
      <w:tblPr>
        <w:tblStyle w:val="TableGrid"/>
        <w:tblW w:w="10185" w:type="dxa"/>
        <w:tblLook w:val="04A0" w:firstRow="1" w:lastRow="0" w:firstColumn="1" w:lastColumn="0" w:noHBand="0" w:noVBand="1"/>
      </w:tblPr>
      <w:tblGrid>
        <w:gridCol w:w="5136"/>
        <w:gridCol w:w="5136"/>
      </w:tblGrid>
      <w:tr w:rsidR="00910B58" w14:paraId="72E558F5" w14:textId="77777777" w:rsidTr="00910B58">
        <w:trPr>
          <w:trHeight w:val="4050"/>
        </w:trPr>
        <w:tc>
          <w:tcPr>
            <w:tcW w:w="5356" w:type="dxa"/>
          </w:tcPr>
          <w:p w14:paraId="7051CD38" w14:textId="77777777" w:rsidR="00910B58" w:rsidRDefault="00C21A3C" w:rsidP="00910B58">
            <w:pPr>
              <w:keepNext/>
            </w:pPr>
            <w:r w:rsidRPr="00C21A3C">
              <w:rPr>
                <w:noProof/>
                <w:lang w:val="en-US"/>
              </w:rPr>
              <w:drawing>
                <wp:inline distT="0" distB="0" distL="0" distR="0" wp14:anchorId="2065A8DE" wp14:editId="770BFF39">
                  <wp:extent cx="3120000" cy="2340000"/>
                  <wp:effectExtent l="0" t="0" r="4445" b="3175"/>
                  <wp:docPr id="7" name="Picture 7" descr="D:\userdata\nkolehma\My Documents\2H16\mobility\figs_contrib_dev6_loadupto50_speed120_03112016_2\pagingmissrate_bars_absolute_Speed_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data\nkolehma\My Documents\2H16\mobility\figs_contrib_dev6_loadupto50_speed120_03112016_2\pagingmissrate_bars_absolute_Speed_12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0D3AD3E2" w14:textId="77777777" w:rsidR="00910B58" w:rsidRDefault="00910B58" w:rsidP="000C630B">
            <w:pPr>
              <w:pStyle w:val="Caption"/>
            </w:pPr>
            <w:r>
              <w:t xml:space="preserve">Figure </w:t>
            </w:r>
            <w:r>
              <w:fldChar w:fldCharType="begin"/>
            </w:r>
            <w:r>
              <w:instrText xml:space="preserve"> SEQ Figure \* ARABIC </w:instrText>
            </w:r>
            <w:r>
              <w:fldChar w:fldCharType="separate"/>
            </w:r>
            <w:r w:rsidR="00920ABD">
              <w:rPr>
                <w:noProof/>
              </w:rPr>
              <w:t>5</w:t>
            </w:r>
            <w:r>
              <w:fldChar w:fldCharType="end"/>
            </w:r>
            <w:r>
              <w:t xml:space="preserve"> Paging miss rate for 120 km/h</w:t>
            </w:r>
          </w:p>
        </w:tc>
        <w:tc>
          <w:tcPr>
            <w:tcW w:w="4829" w:type="dxa"/>
          </w:tcPr>
          <w:p w14:paraId="24DF465E" w14:textId="77777777" w:rsidR="00910B58" w:rsidRDefault="00C21A3C" w:rsidP="00910B58">
            <w:pPr>
              <w:keepNext/>
            </w:pPr>
            <w:r w:rsidRPr="00C21A3C">
              <w:rPr>
                <w:noProof/>
                <w:lang w:val="en-US"/>
              </w:rPr>
              <w:drawing>
                <wp:inline distT="0" distB="0" distL="0" distR="0" wp14:anchorId="224B35DB" wp14:editId="3A5DC7AF">
                  <wp:extent cx="3120000" cy="2340000"/>
                  <wp:effectExtent l="0" t="0" r="4445" b="3175"/>
                  <wp:docPr id="9" name="Picture 9" descr="D:\userdata\nkolehma\My Documents\2H16\mobility\figs_contrib_dev6_loadupto50_speed480_03112016_2\pagingmissrate_bars_absolute_Speed_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data\nkolehma\My Documents\2H16\mobility\figs_contrib_dev6_loadupto50_speed480_03112016_2\pagingmissrate_bars_absolute_Speed_48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249B3FA5" w14:textId="77777777" w:rsidR="00910B58" w:rsidRDefault="00910B58" w:rsidP="000C630B">
            <w:pPr>
              <w:pStyle w:val="Caption"/>
            </w:pPr>
            <w:r>
              <w:t xml:space="preserve">Figure </w:t>
            </w:r>
            <w:r>
              <w:fldChar w:fldCharType="begin"/>
            </w:r>
            <w:r>
              <w:instrText xml:space="preserve"> SEQ Figure \* ARABIC </w:instrText>
            </w:r>
            <w:r>
              <w:fldChar w:fldCharType="separate"/>
            </w:r>
            <w:r w:rsidR="00920ABD">
              <w:rPr>
                <w:noProof/>
              </w:rPr>
              <w:t>6</w:t>
            </w:r>
            <w:r>
              <w:fldChar w:fldCharType="end"/>
            </w:r>
            <w:r>
              <w:t xml:space="preserve"> Paging miss rate for 480</w:t>
            </w:r>
            <w:r w:rsidR="000C630B">
              <w:t xml:space="preserve"> </w:t>
            </w:r>
            <w:r>
              <w:t>km/h</w:t>
            </w:r>
          </w:p>
        </w:tc>
      </w:tr>
    </w:tbl>
    <w:p w14:paraId="7FA81CCD" w14:textId="77777777" w:rsidR="00FF2679" w:rsidRDefault="00FF2679" w:rsidP="00FF2679">
      <w:pPr>
        <w:rPr>
          <w:rFonts w:eastAsia="SimSun"/>
        </w:rPr>
      </w:pPr>
    </w:p>
    <w:p w14:paraId="6F65EB1E" w14:textId="4252405F" w:rsidR="00FF2679" w:rsidRDefault="00FF2679" w:rsidP="00697D42">
      <w:pPr>
        <w:jc w:val="both"/>
        <w:rPr>
          <w:rFonts w:eastAsia="SimSun"/>
        </w:rPr>
      </w:pPr>
      <w:r>
        <w:rPr>
          <w:rFonts w:eastAsia="SimSun"/>
        </w:rPr>
        <w:t xml:space="preserve">From the </w:t>
      </w:r>
      <w:r w:rsidR="005D6BFA">
        <w:rPr>
          <w:rFonts w:eastAsia="SimSun"/>
        </w:rPr>
        <w:t>paging</w:t>
      </w:r>
      <w:r>
        <w:rPr>
          <w:rFonts w:eastAsia="SimSun"/>
        </w:rPr>
        <w:t>-miss rate results we can observe that:</w:t>
      </w:r>
    </w:p>
    <w:p w14:paraId="33F9C779" w14:textId="687C4BDC" w:rsidR="00FF2679" w:rsidRDefault="00FF2679" w:rsidP="00697D42">
      <w:pPr>
        <w:pStyle w:val="ListParagraph"/>
        <w:numPr>
          <w:ilvl w:val="0"/>
          <w:numId w:val="13"/>
        </w:numPr>
        <w:jc w:val="both"/>
        <w:rPr>
          <w:rFonts w:eastAsia="SimSun"/>
        </w:rPr>
      </w:pPr>
      <w:r>
        <w:rPr>
          <w:rFonts w:eastAsia="SimSun"/>
        </w:rPr>
        <w:t xml:space="preserve">Increasing the DRX cycle, </w:t>
      </w:r>
      <w:r w:rsidR="00D24148">
        <w:rPr>
          <w:rFonts w:eastAsia="SimSun"/>
        </w:rPr>
        <w:t>the paging miss rates remain rather low to p</w:t>
      </w:r>
      <w:r w:rsidR="00FE7911">
        <w:rPr>
          <w:rFonts w:eastAsia="SimSun"/>
        </w:rPr>
        <w:t>o</w:t>
      </w:r>
      <w:r w:rsidR="00D24148">
        <w:rPr>
          <w:rFonts w:eastAsia="SimSun"/>
        </w:rPr>
        <w:t xml:space="preserve">se any problems in DL </w:t>
      </w:r>
    </w:p>
    <w:p w14:paraId="10664440" w14:textId="0BD8E2D9" w:rsidR="00FF2679" w:rsidRDefault="00FF2679" w:rsidP="00697D42">
      <w:pPr>
        <w:pStyle w:val="ListParagraph"/>
        <w:numPr>
          <w:ilvl w:val="0"/>
          <w:numId w:val="13"/>
        </w:numPr>
        <w:jc w:val="both"/>
        <w:rPr>
          <w:rFonts w:eastAsia="SimSun"/>
        </w:rPr>
      </w:pPr>
      <w:r>
        <w:rPr>
          <w:rFonts w:eastAsia="SimSun"/>
        </w:rPr>
        <w:t>120</w:t>
      </w:r>
      <w:r w:rsidR="00FE7911">
        <w:rPr>
          <w:rFonts w:eastAsia="SimSun"/>
        </w:rPr>
        <w:t> </w:t>
      </w:r>
      <w:r>
        <w:rPr>
          <w:rFonts w:eastAsia="SimSun"/>
        </w:rPr>
        <w:t>km/h: very low page-miss rates (</w:t>
      </w:r>
      <w:r w:rsidR="00FE7911">
        <w:rPr>
          <w:rFonts w:eastAsia="SimSun"/>
        </w:rPr>
        <w:t>at most</w:t>
      </w:r>
      <w:r>
        <w:rPr>
          <w:rFonts w:eastAsia="SimSun"/>
        </w:rPr>
        <w:t xml:space="preserve"> </w:t>
      </w:r>
      <w:r w:rsidR="00D24148">
        <w:rPr>
          <w:rFonts w:eastAsia="SimSun"/>
        </w:rPr>
        <w:t>2.5</w:t>
      </w:r>
      <w:r>
        <w:rPr>
          <w:rFonts w:eastAsia="SimSun"/>
        </w:rPr>
        <w:t>%)</w:t>
      </w:r>
    </w:p>
    <w:p w14:paraId="3E55162E" w14:textId="5536778E" w:rsidR="00FF2679" w:rsidRDefault="00FF2679" w:rsidP="00697D42">
      <w:pPr>
        <w:pStyle w:val="ListParagraph"/>
        <w:numPr>
          <w:ilvl w:val="0"/>
          <w:numId w:val="13"/>
        </w:numPr>
        <w:jc w:val="both"/>
        <w:rPr>
          <w:rFonts w:eastAsia="SimSun"/>
        </w:rPr>
      </w:pPr>
      <w:r>
        <w:rPr>
          <w:rFonts w:eastAsia="SimSun"/>
        </w:rPr>
        <w:t>480</w:t>
      </w:r>
      <w:r w:rsidR="00FE7911">
        <w:rPr>
          <w:rFonts w:eastAsia="SimSun"/>
        </w:rPr>
        <w:t> </w:t>
      </w:r>
      <w:r>
        <w:rPr>
          <w:rFonts w:eastAsia="SimSun"/>
        </w:rPr>
        <w:t>km/h: low paging-miss rate for DRX cycle 375</w:t>
      </w:r>
      <w:r w:rsidR="00FE7911">
        <w:rPr>
          <w:rFonts w:eastAsia="SimSun"/>
        </w:rPr>
        <w:t> </w:t>
      </w:r>
      <w:r>
        <w:rPr>
          <w:rFonts w:eastAsia="SimSun"/>
        </w:rPr>
        <w:t xml:space="preserve">ms (up to </w:t>
      </w:r>
      <w:r w:rsidR="00D24148">
        <w:rPr>
          <w:rFonts w:eastAsia="SimSun"/>
        </w:rPr>
        <w:t>2</w:t>
      </w:r>
      <w:r>
        <w:rPr>
          <w:rFonts w:eastAsia="SimSun"/>
        </w:rPr>
        <w:t xml:space="preserve">%, when the interference in the network is </w:t>
      </w:r>
      <w:r w:rsidR="00D24148">
        <w:rPr>
          <w:rFonts w:eastAsia="SimSun"/>
        </w:rPr>
        <w:t xml:space="preserve">quite </w:t>
      </w:r>
      <w:r>
        <w:rPr>
          <w:rFonts w:eastAsia="SimSun"/>
        </w:rPr>
        <w:t xml:space="preserve">high), while for DRX cycle 1.5 s the paging-miss rate is </w:t>
      </w:r>
      <w:r w:rsidR="00D24148">
        <w:rPr>
          <w:rFonts w:eastAsia="SimSun"/>
        </w:rPr>
        <w:t>under 10</w:t>
      </w:r>
      <w:r>
        <w:rPr>
          <w:rFonts w:eastAsia="SimSun"/>
        </w:rPr>
        <w:t xml:space="preserve">% (for </w:t>
      </w:r>
      <w:r w:rsidR="00A23925">
        <w:rPr>
          <w:rFonts w:eastAsia="SimSun"/>
        </w:rPr>
        <w:t xml:space="preserve"> high</w:t>
      </w:r>
      <w:r>
        <w:rPr>
          <w:rFonts w:eastAsia="SimSun"/>
        </w:rPr>
        <w:t xml:space="preserve"> interference in own network)</w:t>
      </w:r>
    </w:p>
    <w:p w14:paraId="6140AEC3" w14:textId="77777777" w:rsidR="003E46AE" w:rsidRPr="002529E6" w:rsidRDefault="003E46AE" w:rsidP="00A23925">
      <w:pPr>
        <w:pStyle w:val="ListParagraph"/>
        <w:rPr>
          <w:rFonts w:eastAsia="SimSun"/>
        </w:rPr>
      </w:pPr>
    </w:p>
    <w:tbl>
      <w:tblPr>
        <w:tblStyle w:val="TableGrid"/>
        <w:tblW w:w="9870" w:type="dxa"/>
        <w:tblLook w:val="04A0" w:firstRow="1" w:lastRow="0" w:firstColumn="1" w:lastColumn="0" w:noHBand="0" w:noVBand="1"/>
      </w:tblPr>
      <w:tblGrid>
        <w:gridCol w:w="5136"/>
        <w:gridCol w:w="5136"/>
      </w:tblGrid>
      <w:tr w:rsidR="00D24148" w14:paraId="5C17F8D4" w14:textId="77777777" w:rsidTr="00D24148">
        <w:trPr>
          <w:trHeight w:val="3899"/>
        </w:trPr>
        <w:tc>
          <w:tcPr>
            <w:tcW w:w="4920" w:type="dxa"/>
          </w:tcPr>
          <w:p w14:paraId="097D56B2" w14:textId="77777777" w:rsidR="00D24148" w:rsidRDefault="00C21A3C" w:rsidP="00D24148">
            <w:pPr>
              <w:keepNext/>
            </w:pPr>
            <w:r w:rsidRPr="00C21A3C">
              <w:rPr>
                <w:noProof/>
                <w:lang w:val="en-US"/>
              </w:rPr>
              <w:lastRenderedPageBreak/>
              <w:drawing>
                <wp:inline distT="0" distB="0" distL="0" distR="0" wp14:anchorId="3AC25619" wp14:editId="4C6DC889">
                  <wp:extent cx="3120000" cy="2340000"/>
                  <wp:effectExtent l="0" t="0" r="4445" b="3175"/>
                  <wp:docPr id="8" name="Picture 8" descr="D:\userdata\nkolehma\My Documents\2H16\mobility\figs_contrib_dev6_loadupto50_speed120_03112016_2\pagingdelay_mean_bars_absolute_Speed_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nkolehma\My Documents\2H16\mobility\figs_contrib_dev6_loadupto50_speed120_03112016_2\pagingdelay_mean_bars_absolute_Speed_12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287394B3" w14:textId="0AB5362C" w:rsidR="00D24148" w:rsidRDefault="00D24148" w:rsidP="00D24148">
            <w:pPr>
              <w:pStyle w:val="Caption"/>
            </w:pPr>
            <w:r>
              <w:t xml:space="preserve">Figure </w:t>
            </w:r>
            <w:r>
              <w:fldChar w:fldCharType="begin"/>
            </w:r>
            <w:r>
              <w:instrText xml:space="preserve"> SEQ Figure \* ARABIC </w:instrText>
            </w:r>
            <w:r>
              <w:fldChar w:fldCharType="separate"/>
            </w:r>
            <w:r w:rsidR="00DC4D9B">
              <w:rPr>
                <w:noProof/>
              </w:rPr>
              <w:t>7</w:t>
            </w:r>
            <w:r>
              <w:fldChar w:fldCharType="end"/>
            </w:r>
            <w:r>
              <w:t xml:space="preserve"> Average paging delay, for 120km/h</w:t>
            </w:r>
          </w:p>
        </w:tc>
        <w:tc>
          <w:tcPr>
            <w:tcW w:w="4950" w:type="dxa"/>
          </w:tcPr>
          <w:p w14:paraId="751C6D0B" w14:textId="77777777" w:rsidR="00D24148" w:rsidRDefault="00C21A3C" w:rsidP="00D24148">
            <w:pPr>
              <w:keepNext/>
            </w:pPr>
            <w:r w:rsidRPr="00C21A3C">
              <w:rPr>
                <w:noProof/>
                <w:lang w:val="en-US"/>
              </w:rPr>
              <w:drawing>
                <wp:inline distT="0" distB="0" distL="0" distR="0" wp14:anchorId="2AB3063D" wp14:editId="31031D2A">
                  <wp:extent cx="3120000" cy="2340000"/>
                  <wp:effectExtent l="0" t="0" r="4445" b="3175"/>
                  <wp:docPr id="14" name="Picture 14" descr="D:\userdata\nkolehma\My Documents\2H16\mobility\figs_contrib_dev6_loadupto50_speed480_03112016_2\pagingdelay_mean_bars_absolute_Speed_4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data\nkolehma\My Documents\2H16\mobility\figs_contrib_dev6_loadupto50_speed480_03112016_2\pagingdelay_mean_bars_absolute_Speed_48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p w14:paraId="5E902CEA" w14:textId="4D72C254" w:rsidR="00D24148" w:rsidRDefault="00D24148" w:rsidP="00D24148">
            <w:pPr>
              <w:pStyle w:val="Caption"/>
            </w:pPr>
            <w:r>
              <w:t xml:space="preserve">Figure </w:t>
            </w:r>
            <w:r>
              <w:fldChar w:fldCharType="begin"/>
            </w:r>
            <w:r>
              <w:instrText xml:space="preserve"> SEQ Figure \* ARABIC </w:instrText>
            </w:r>
            <w:r>
              <w:fldChar w:fldCharType="separate"/>
            </w:r>
            <w:r w:rsidR="00DC4D9B">
              <w:rPr>
                <w:noProof/>
              </w:rPr>
              <w:t>8</w:t>
            </w:r>
            <w:r>
              <w:fldChar w:fldCharType="end"/>
            </w:r>
            <w:r>
              <w:t xml:space="preserve"> Average paging delay, for 480 km/h</w:t>
            </w:r>
          </w:p>
        </w:tc>
      </w:tr>
    </w:tbl>
    <w:p w14:paraId="1EB1C578" w14:textId="77777777" w:rsidR="002529E6" w:rsidRDefault="002529E6" w:rsidP="00D57B91">
      <w:pPr>
        <w:keepNext/>
      </w:pPr>
    </w:p>
    <w:p w14:paraId="24F14804" w14:textId="77777777" w:rsidR="00D24148" w:rsidRDefault="00D24148" w:rsidP="002529E6">
      <w:pPr>
        <w:pStyle w:val="Caption"/>
      </w:pPr>
    </w:p>
    <w:p w14:paraId="57647680" w14:textId="4695EABB" w:rsidR="004B156E" w:rsidRPr="00815218" w:rsidRDefault="002912B4" w:rsidP="004500CE">
      <w:pPr>
        <w:pStyle w:val="Caption"/>
        <w:jc w:val="both"/>
      </w:pPr>
      <w:r>
        <w:rPr>
          <w:b w:val="0"/>
          <w:bCs w:val="0"/>
        </w:rPr>
        <w:t>T</w:t>
      </w:r>
      <w:r w:rsidR="002529E6" w:rsidRPr="00D24148">
        <w:rPr>
          <w:b w:val="0"/>
          <w:bCs w:val="0"/>
        </w:rPr>
        <w:t>he average delay depends primarily on the DRX/paging cycle length</w:t>
      </w:r>
      <w:r w:rsidR="00FB5958">
        <w:rPr>
          <w:b w:val="0"/>
          <w:bCs w:val="0"/>
        </w:rPr>
        <w:t xml:space="preserve"> (i.e. on average the delay is at least half the paging cycle)</w:t>
      </w:r>
      <w:r w:rsidR="002529E6" w:rsidRPr="00D24148">
        <w:rPr>
          <w:b w:val="0"/>
          <w:bCs w:val="0"/>
        </w:rPr>
        <w:t>, less on the paging miss rate. For this reason even getting zero paging miss rates with UL based mobility, we cannot really go for much longer paging cycles without significantly increasing the average paging delay.</w:t>
      </w:r>
    </w:p>
    <w:p w14:paraId="4422FD6B" w14:textId="77777777" w:rsidR="002779D8" w:rsidRDefault="002779D8" w:rsidP="002779D8">
      <w:pPr>
        <w:jc w:val="both"/>
      </w:pPr>
      <w:r w:rsidRPr="00B44D55">
        <w:rPr>
          <w:b/>
        </w:rPr>
        <w:t xml:space="preserve">Observation </w:t>
      </w:r>
      <w:r w:rsidRPr="00E859AB">
        <w:rPr>
          <w:b/>
        </w:rPr>
        <w:t>1:</w:t>
      </w:r>
      <w:r w:rsidRPr="00A13B92">
        <w:rPr>
          <w:b/>
        </w:rPr>
        <w:t xml:space="preserve"> DL based mobility provides good paging performance even for high speed UEs.</w:t>
      </w:r>
      <w:r>
        <w:t xml:space="preserve"> </w:t>
      </w:r>
    </w:p>
    <w:p w14:paraId="0D60C173" w14:textId="77777777" w:rsidR="002779D8" w:rsidRDefault="002779D8" w:rsidP="002779D8">
      <w:pPr>
        <w:jc w:val="both"/>
      </w:pPr>
      <w:r>
        <w:t xml:space="preserve">Even if somewhat smaller paging miss rates could be achieved with UL based mobility, the average paging delay is primarily determined by the DRX/paging cycle. </w:t>
      </w:r>
    </w:p>
    <w:p w14:paraId="545531C0" w14:textId="7FD7CE97" w:rsidR="000951BD" w:rsidRPr="00697D42" w:rsidRDefault="002779D8" w:rsidP="00697D42">
      <w:pPr>
        <w:jc w:val="both"/>
        <w:rPr>
          <w:b/>
        </w:rPr>
      </w:pPr>
      <w:r w:rsidRPr="00A13B92">
        <w:rPr>
          <w:b/>
        </w:rPr>
        <w:t xml:space="preserve">Observation 2: Lower paging miss rate doesn’t significantly improve paging delay which follows basically DRX cycle length. </w:t>
      </w:r>
    </w:p>
    <w:p w14:paraId="63627A60" w14:textId="77777777" w:rsidR="00CD4C7B" w:rsidRPr="006E13D1" w:rsidRDefault="00D63EFC" w:rsidP="00CD4C7B">
      <w:pPr>
        <w:pStyle w:val="Heading2"/>
      </w:pPr>
      <w:r>
        <w:t>2</w:t>
      </w:r>
      <w:r w:rsidR="00CD4C7B" w:rsidRPr="006E13D1">
        <w:t>.</w:t>
      </w:r>
      <w:r w:rsidR="00C70C60">
        <w:t>3</w:t>
      </w:r>
      <w:r w:rsidR="00CD4C7B" w:rsidRPr="006E13D1">
        <w:tab/>
      </w:r>
      <w:r>
        <w:t xml:space="preserve">UL </w:t>
      </w:r>
      <w:r w:rsidR="004E6B21">
        <w:t xml:space="preserve">based </w:t>
      </w:r>
      <w:r>
        <w:t>mobility</w:t>
      </w:r>
    </w:p>
    <w:p w14:paraId="53FD96BB" w14:textId="77777777" w:rsidR="00BE0E16" w:rsidRDefault="00931973" w:rsidP="00D57B91">
      <w:pPr>
        <w:jc w:val="both"/>
      </w:pPr>
      <w:r>
        <w:t xml:space="preserve">In </w:t>
      </w:r>
      <w:r w:rsidR="004E6B21">
        <w:t>UL based mobility</w:t>
      </w:r>
      <w:r>
        <w:t xml:space="preserve">, the UE could be paged faster after </w:t>
      </w:r>
      <w:r w:rsidR="00815A72">
        <w:t xml:space="preserve">a </w:t>
      </w:r>
      <w:r>
        <w:t>cell reselection</w:t>
      </w:r>
      <w:r w:rsidR="00815A72">
        <w:t>/cell change</w:t>
      </w:r>
      <w:r>
        <w:t xml:space="preserve">. </w:t>
      </w:r>
      <w:r w:rsidR="00287EE2">
        <w:t>This is because t</w:t>
      </w:r>
      <w:r>
        <w:t xml:space="preserve">here would not be need to wait until the next </w:t>
      </w:r>
      <w:r w:rsidR="00533477">
        <w:t>DRX/</w:t>
      </w:r>
      <w:r>
        <w:t xml:space="preserve">paging cycle as the paging could </w:t>
      </w:r>
      <w:r w:rsidR="00CA7B63">
        <w:t>be done from</w:t>
      </w:r>
      <w:r>
        <w:t xml:space="preserve"> the new cell right after measuring UE</w:t>
      </w:r>
      <w:r w:rsidR="000653D1">
        <w:t>’</w:t>
      </w:r>
      <w:r>
        <w:t>s reference signal transmission.</w:t>
      </w:r>
    </w:p>
    <w:p w14:paraId="428C6651" w14:textId="005AD617" w:rsidR="00BE0E16" w:rsidRDefault="00BE0E16" w:rsidP="00D57B91">
      <w:pPr>
        <w:jc w:val="both"/>
      </w:pPr>
      <w:r>
        <w:t xml:space="preserve">However, </w:t>
      </w:r>
      <w:r w:rsidR="004B74F3">
        <w:t>even though this can lead to smaller paging miss rate</w:t>
      </w:r>
      <w:r w:rsidR="007914D2">
        <w:t xml:space="preserve"> than DL mobility (where we saw that in </w:t>
      </w:r>
      <w:r w:rsidR="00FA27EC">
        <w:t xml:space="preserve">high speed rural </w:t>
      </w:r>
      <w:r w:rsidR="007914D2">
        <w:t>scenario the paging miss rates were below 3 %</w:t>
      </w:r>
      <w:r w:rsidR="00FA27EC">
        <w:t xml:space="preserve"> for 120 km/h</w:t>
      </w:r>
      <w:r w:rsidR="007914D2">
        <w:t>)</w:t>
      </w:r>
      <w:r w:rsidR="004B74F3">
        <w:t>, it does not mean that substantially longer paging cycle could be used with UL based mobility. As an example 0 % paging miss rate with 1500 ms paging cycle means on average 750 ms paging delay</w:t>
      </w:r>
      <w:r w:rsidR="00BA4DC1">
        <w:t xml:space="preserve"> (from the point of traffic arrival to the point when UE can be paged)</w:t>
      </w:r>
      <w:r w:rsidR="004B74F3">
        <w:t>, whereas 10 % paging miss rate with 750 ms paging cycle means on average roughly only 450 ms paging delay. So to get the same average paging delay, relatively short paging cycle needs to be used with UL based mobility as well.</w:t>
      </w:r>
      <w:r w:rsidR="00AD4C4D">
        <w:t xml:space="preserve"> As the results in section 2.2.1 show the average paging delay is primarily determined by the DRX/paging cycle, not by the paging miss rate.</w:t>
      </w:r>
    </w:p>
    <w:p w14:paraId="565B7795" w14:textId="1C6C5941" w:rsidR="009C5B32" w:rsidRPr="006E13D1" w:rsidRDefault="005D7BFC" w:rsidP="00697D42">
      <w:pPr>
        <w:jc w:val="both"/>
      </w:pPr>
      <w:r>
        <w:t>Besides not bringing compelling performance gains, the main problem with UL based mobility for idle or inactive UEs is that it essentially means that UE is periodically polling the network for data. This is not a desirable. The overhead from UL reference signal transmissions from the UEs and responses by the network is also a problem, quickly compounding if the number of UEs per TRP grows.</w:t>
      </w:r>
    </w:p>
    <w:p w14:paraId="0E076F6A" w14:textId="77777777" w:rsidR="00CD4C7B" w:rsidRPr="006E13D1" w:rsidRDefault="009E4FB9" w:rsidP="00CD4C7B">
      <w:pPr>
        <w:pStyle w:val="Heading1"/>
      </w:pPr>
      <w:r>
        <w:t>3</w:t>
      </w:r>
      <w:r w:rsidR="00CD4C7B" w:rsidRPr="006E13D1">
        <w:tab/>
      </w:r>
      <w:r>
        <w:t>Conclusions</w:t>
      </w:r>
    </w:p>
    <w:p w14:paraId="4E49F8A5" w14:textId="77777777" w:rsidR="00553938" w:rsidRPr="00A13B92" w:rsidRDefault="00553938" w:rsidP="00553938">
      <w:pPr>
        <w:jc w:val="both"/>
      </w:pPr>
      <w:r w:rsidRPr="00A13B92">
        <w:t>In thi</w:t>
      </w:r>
      <w:r>
        <w:t>s paper we discussed UL and DL based mobility. In particular focusing on UE in idle or inactive state. We investigated DL based mobility performance using system simulations and made the following observations.</w:t>
      </w:r>
    </w:p>
    <w:p w14:paraId="06D4A232" w14:textId="77777777" w:rsidR="00553938" w:rsidRDefault="00553938" w:rsidP="00553938">
      <w:pPr>
        <w:jc w:val="both"/>
      </w:pPr>
      <w:r w:rsidRPr="00B44D55">
        <w:rPr>
          <w:b/>
        </w:rPr>
        <w:t xml:space="preserve">Observation </w:t>
      </w:r>
      <w:r w:rsidRPr="00A13B92">
        <w:rPr>
          <w:b/>
        </w:rPr>
        <w:t>1: DL based mobility provides good paging performance even for high speed UEs.</w:t>
      </w:r>
      <w:r>
        <w:t xml:space="preserve"> </w:t>
      </w:r>
    </w:p>
    <w:p w14:paraId="265EF9E2" w14:textId="77777777" w:rsidR="00553938" w:rsidRPr="00A13B92" w:rsidRDefault="00553938" w:rsidP="00553938">
      <w:pPr>
        <w:jc w:val="both"/>
        <w:rPr>
          <w:b/>
        </w:rPr>
      </w:pPr>
      <w:r w:rsidRPr="00A13B92">
        <w:rPr>
          <w:b/>
        </w:rPr>
        <w:t xml:space="preserve">Observation 2: Lower paging miss rate doesn’t significantly improve </w:t>
      </w:r>
      <w:r>
        <w:rPr>
          <w:b/>
        </w:rPr>
        <w:t xml:space="preserve">average </w:t>
      </w:r>
      <w:r w:rsidRPr="00A13B92">
        <w:rPr>
          <w:b/>
        </w:rPr>
        <w:t xml:space="preserve">paging delay which follows DRX cycle length. </w:t>
      </w:r>
    </w:p>
    <w:p w14:paraId="6E38BC8D" w14:textId="67DF79D5" w:rsidR="00553938" w:rsidRDefault="00553938" w:rsidP="00697D42">
      <w:pPr>
        <w:jc w:val="both"/>
      </w:pPr>
      <w:r>
        <w:lastRenderedPageBreak/>
        <w:t xml:space="preserve">Based on the above discussion and analysis, we </w:t>
      </w:r>
      <w:r w:rsidR="00942009">
        <w:t>think that DL based mobility gives very good p</w:t>
      </w:r>
      <w:r w:rsidR="00B460FC">
        <w:t>aging performance in the high speed rural</w:t>
      </w:r>
      <w:r w:rsidR="00942009">
        <w:t xml:space="preserve"> scenario </w:t>
      </w:r>
      <w:r w:rsidR="00B460FC">
        <w:t xml:space="preserve">at 120 km/h </w:t>
      </w:r>
      <w:r w:rsidR="00942009">
        <w:t>and re</w:t>
      </w:r>
      <w:r w:rsidR="00B460FC">
        <w:t>asonably good performance even up to extreme UE speed of 480 km/h</w:t>
      </w:r>
      <w:r w:rsidR="00942009">
        <w:t>. Therefore</w:t>
      </w:r>
      <w:r w:rsidR="0017569E">
        <w:t>,</w:t>
      </w:r>
      <w:r w:rsidR="00942009">
        <w:t xml:space="preserve"> we </w:t>
      </w:r>
      <w:r>
        <w:t>make the following proposals.</w:t>
      </w:r>
    </w:p>
    <w:p w14:paraId="11A655C0" w14:textId="77777777" w:rsidR="00553938" w:rsidRPr="00A13B92" w:rsidRDefault="00553938" w:rsidP="00553938">
      <w:pPr>
        <w:jc w:val="both"/>
        <w:rPr>
          <w:b/>
        </w:rPr>
      </w:pPr>
      <w:r w:rsidRPr="00E859AB">
        <w:rPr>
          <w:b/>
        </w:rPr>
        <w:t>Proposal 1:</w:t>
      </w:r>
      <w:r w:rsidRPr="00A13B92">
        <w:rPr>
          <w:b/>
        </w:rPr>
        <w:t xml:space="preserve"> Rely primarily on DL based mobility</w:t>
      </w:r>
    </w:p>
    <w:p w14:paraId="35346936" w14:textId="77777777" w:rsidR="00553938" w:rsidRDefault="00553938" w:rsidP="00553938">
      <w:pPr>
        <w:jc w:val="both"/>
        <w:rPr>
          <w:b/>
        </w:rPr>
      </w:pPr>
      <w:r w:rsidRPr="00E859AB">
        <w:rPr>
          <w:b/>
        </w:rPr>
        <w:t>Proposal 2:</w:t>
      </w:r>
      <w:r w:rsidRPr="00A13B92">
        <w:rPr>
          <w:b/>
        </w:rPr>
        <w:t xml:space="preserve"> Need for UL based mobility is FFS</w:t>
      </w:r>
    </w:p>
    <w:p w14:paraId="36B51AE1" w14:textId="77777777" w:rsidR="00553938" w:rsidRPr="00A13B92" w:rsidRDefault="00553938" w:rsidP="00553938">
      <w:pPr>
        <w:jc w:val="both"/>
        <w:rPr>
          <w:b/>
        </w:rPr>
      </w:pPr>
    </w:p>
    <w:p w14:paraId="5CD4F08B" w14:textId="77777777" w:rsidR="00CD4C7B" w:rsidRPr="006E13D1" w:rsidRDefault="00CD4C7B" w:rsidP="00CD4C7B">
      <w:pPr>
        <w:pStyle w:val="Heading1"/>
      </w:pPr>
      <w:r w:rsidRPr="006E13D1">
        <w:t>References</w:t>
      </w:r>
    </w:p>
    <w:p w14:paraId="701CF749" w14:textId="77777777" w:rsidR="001B0E41" w:rsidRDefault="001B0E41" w:rsidP="001B0E41">
      <w:pPr>
        <w:numPr>
          <w:ilvl w:val="0"/>
          <w:numId w:val="4"/>
        </w:numPr>
        <w:overflowPunct w:val="0"/>
        <w:autoSpaceDE w:val="0"/>
        <w:autoSpaceDN w:val="0"/>
        <w:adjustRightInd w:val="0"/>
        <w:textAlignment w:val="baseline"/>
        <w:rPr>
          <w:sz w:val="18"/>
        </w:rPr>
      </w:pPr>
      <w:bookmarkStart w:id="3" w:name="_Ref463010798"/>
      <w:bookmarkStart w:id="4"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3"/>
      <w:r w:rsidR="008F12D3">
        <w:rPr>
          <w:sz w:val="18"/>
        </w:rPr>
        <w:t xml:space="preserve"> RAN TSG</w:t>
      </w:r>
    </w:p>
    <w:p w14:paraId="22478FDA" w14:textId="77777777" w:rsidR="00896577" w:rsidRDefault="00896577" w:rsidP="00896577">
      <w:pPr>
        <w:numPr>
          <w:ilvl w:val="0"/>
          <w:numId w:val="4"/>
        </w:numPr>
        <w:overflowPunct w:val="0"/>
        <w:autoSpaceDE w:val="0"/>
        <w:autoSpaceDN w:val="0"/>
        <w:adjustRightInd w:val="0"/>
        <w:textAlignment w:val="baseline"/>
        <w:rPr>
          <w:sz w:val="18"/>
        </w:rPr>
      </w:pPr>
      <w:bookmarkStart w:id="5" w:name="_Ref465610627"/>
      <w:r w:rsidRPr="00896577">
        <w:rPr>
          <w:sz w:val="18"/>
        </w:rPr>
        <w:t>R1-1610295</w:t>
      </w:r>
      <w:r>
        <w:rPr>
          <w:sz w:val="18"/>
        </w:rPr>
        <w:t xml:space="preserve"> “</w:t>
      </w:r>
      <w:r w:rsidRPr="00896577">
        <w:rPr>
          <w:i/>
          <w:sz w:val="18"/>
        </w:rPr>
        <w:t>High speed mobility in NR</w:t>
      </w:r>
      <w:r>
        <w:rPr>
          <w:sz w:val="18"/>
        </w:rPr>
        <w:t xml:space="preserve">”, </w:t>
      </w:r>
      <w:r w:rsidRPr="00896577">
        <w:rPr>
          <w:sz w:val="18"/>
        </w:rPr>
        <w:t>Nokia, Alcatel-Lucent Shanghai Bell</w:t>
      </w:r>
      <w:bookmarkEnd w:id="5"/>
    </w:p>
    <w:p w14:paraId="2E665A10" w14:textId="77777777" w:rsidR="00787DE5" w:rsidRDefault="00787DE5" w:rsidP="00896577">
      <w:pPr>
        <w:numPr>
          <w:ilvl w:val="0"/>
          <w:numId w:val="4"/>
        </w:numPr>
        <w:overflowPunct w:val="0"/>
        <w:autoSpaceDE w:val="0"/>
        <w:autoSpaceDN w:val="0"/>
        <w:adjustRightInd w:val="0"/>
        <w:textAlignment w:val="baseline"/>
        <w:rPr>
          <w:sz w:val="18"/>
        </w:rPr>
      </w:pPr>
      <w:bookmarkStart w:id="6" w:name="_Ref465877586"/>
      <w:r w:rsidRPr="00787DE5">
        <w:rPr>
          <w:sz w:val="18"/>
        </w:rPr>
        <w:t xml:space="preserve">R1-168488 </w:t>
      </w:r>
      <w:r w:rsidR="00896577">
        <w:rPr>
          <w:sz w:val="18"/>
        </w:rPr>
        <w:t>“</w:t>
      </w:r>
      <w:r w:rsidRPr="00896577">
        <w:rPr>
          <w:i/>
          <w:sz w:val="18"/>
        </w:rPr>
        <w:t>Evaluation Scenarios and Assumptions for DL and UL Mobility</w:t>
      </w:r>
      <w:r w:rsidR="00896577">
        <w:rPr>
          <w:sz w:val="18"/>
        </w:rPr>
        <w:t xml:space="preserve">”, </w:t>
      </w:r>
      <w:r w:rsidR="00896577" w:rsidRPr="00896577">
        <w:rPr>
          <w:sz w:val="18"/>
        </w:rPr>
        <w:t>Qualcomm Incorporated, Huawei, Intel</w:t>
      </w:r>
      <w:bookmarkEnd w:id="6"/>
    </w:p>
    <w:p w14:paraId="2799F6AC" w14:textId="77777777" w:rsidR="00D36C41" w:rsidRDefault="00787DE5" w:rsidP="00D36C41">
      <w:pPr>
        <w:numPr>
          <w:ilvl w:val="0"/>
          <w:numId w:val="4"/>
        </w:numPr>
        <w:overflowPunct w:val="0"/>
        <w:autoSpaceDE w:val="0"/>
        <w:autoSpaceDN w:val="0"/>
        <w:adjustRightInd w:val="0"/>
        <w:textAlignment w:val="baseline"/>
        <w:rPr>
          <w:sz w:val="18"/>
        </w:rPr>
      </w:pPr>
      <w:bookmarkStart w:id="7" w:name="_Ref465876997"/>
      <w:r w:rsidRPr="00787DE5">
        <w:rPr>
          <w:sz w:val="18"/>
        </w:rPr>
        <w:t>R1-1610167</w:t>
      </w:r>
      <w:r w:rsidR="00E73E7D">
        <w:rPr>
          <w:sz w:val="18"/>
        </w:rPr>
        <w:t xml:space="preserve"> “</w:t>
      </w:r>
      <w:r w:rsidR="00E73E7D" w:rsidRPr="00E73E7D">
        <w:rPr>
          <w:i/>
          <w:sz w:val="18"/>
        </w:rPr>
        <w:t>Comparative Power Analysis between UL and DL-based Mobility</w:t>
      </w:r>
      <w:r w:rsidR="00E73E7D">
        <w:rPr>
          <w:i/>
          <w:sz w:val="18"/>
        </w:rPr>
        <w:t>”</w:t>
      </w:r>
      <w:r w:rsidR="00E73E7D">
        <w:rPr>
          <w:sz w:val="18"/>
        </w:rPr>
        <w:t xml:space="preserve">, </w:t>
      </w:r>
      <w:r w:rsidR="00E73E7D" w:rsidRPr="00E73E7D">
        <w:rPr>
          <w:sz w:val="18"/>
        </w:rPr>
        <w:t>Qualcomm Incorporated</w:t>
      </w:r>
      <w:bookmarkEnd w:id="7"/>
    </w:p>
    <w:p w14:paraId="5898FCAC" w14:textId="77777777" w:rsidR="008C4847" w:rsidRDefault="00787DE5" w:rsidP="008C4847">
      <w:pPr>
        <w:numPr>
          <w:ilvl w:val="0"/>
          <w:numId w:val="4"/>
        </w:numPr>
        <w:overflowPunct w:val="0"/>
        <w:autoSpaceDE w:val="0"/>
        <w:autoSpaceDN w:val="0"/>
        <w:adjustRightInd w:val="0"/>
        <w:textAlignment w:val="baseline"/>
        <w:rPr>
          <w:sz w:val="18"/>
        </w:rPr>
      </w:pPr>
      <w:bookmarkStart w:id="8" w:name="_Ref465877000"/>
      <w:r w:rsidRPr="00D36C41">
        <w:rPr>
          <w:sz w:val="18"/>
        </w:rPr>
        <w:t>R</w:t>
      </w:r>
      <w:r w:rsidRPr="00D36C41">
        <w:rPr>
          <w:sz w:val="18"/>
          <w:lang w:val="en-US"/>
        </w:rPr>
        <w:t>1-1609437</w:t>
      </w:r>
      <w:r w:rsidR="003C5E11" w:rsidRPr="00D36C41">
        <w:rPr>
          <w:sz w:val="18"/>
          <w:lang w:val="en-US"/>
        </w:rPr>
        <w:t xml:space="preserve"> </w:t>
      </w:r>
      <w:r w:rsidR="003C5E11" w:rsidRPr="00D36C41">
        <w:rPr>
          <w:i/>
          <w:sz w:val="18"/>
          <w:lang w:val="en-US"/>
        </w:rPr>
        <w:t>”</w:t>
      </w:r>
      <w:r w:rsidR="003C5E11" w:rsidRPr="00D36C41">
        <w:rPr>
          <w:i/>
          <w:kern w:val="2"/>
          <w:lang w:eastAsia="zh-CN"/>
        </w:rPr>
        <w:t xml:space="preserve"> Scenarios and initial evaluation for UL-based RRM measurement and mobility”, </w:t>
      </w:r>
      <w:r w:rsidR="003C5E11" w:rsidRPr="00D36C41">
        <w:rPr>
          <w:kern w:val="2"/>
          <w:lang w:eastAsia="zh-CN"/>
        </w:rPr>
        <w:t>Huawei</w:t>
      </w:r>
      <w:r w:rsidR="003C5E11" w:rsidRPr="00D36C41">
        <w:rPr>
          <w:rFonts w:hint="eastAsia"/>
          <w:kern w:val="2"/>
          <w:lang w:eastAsia="zh-CN"/>
        </w:rPr>
        <w:t>, HiSilicon</w:t>
      </w:r>
      <w:bookmarkEnd w:id="8"/>
    </w:p>
    <w:p w14:paraId="00224AAC" w14:textId="77777777" w:rsidR="008C4847" w:rsidRPr="00697D42" w:rsidRDefault="008C4847" w:rsidP="008C4847">
      <w:pPr>
        <w:numPr>
          <w:ilvl w:val="0"/>
          <w:numId w:val="4"/>
        </w:numPr>
        <w:overflowPunct w:val="0"/>
        <w:autoSpaceDE w:val="0"/>
        <w:autoSpaceDN w:val="0"/>
        <w:adjustRightInd w:val="0"/>
        <w:textAlignment w:val="baseline"/>
        <w:rPr>
          <w:sz w:val="18"/>
        </w:rPr>
      </w:pPr>
      <w:r w:rsidRPr="008C4847">
        <w:rPr>
          <w:sz w:val="18"/>
        </w:rPr>
        <w:t>R1-1610295 “</w:t>
      </w:r>
      <w:r w:rsidRPr="008C4847">
        <w:rPr>
          <w:i/>
          <w:kern w:val="2"/>
          <w:lang w:eastAsia="zh-CN"/>
        </w:rPr>
        <w:t>High speed mobility in NR”</w:t>
      </w:r>
      <w:r w:rsidRPr="008C4847">
        <w:rPr>
          <w:kern w:val="2"/>
          <w:lang w:eastAsia="zh-CN"/>
        </w:rPr>
        <w:t>, Nokia, Alcatel-Lucent Shanghai Bell</w:t>
      </w:r>
    </w:p>
    <w:p w14:paraId="3E976973" w14:textId="77777777" w:rsidR="007D722F" w:rsidRPr="001F0B61" w:rsidRDefault="001F0B61" w:rsidP="001F0B61">
      <w:pPr>
        <w:numPr>
          <w:ilvl w:val="0"/>
          <w:numId w:val="4"/>
        </w:numPr>
        <w:overflowPunct w:val="0"/>
        <w:autoSpaceDE w:val="0"/>
        <w:autoSpaceDN w:val="0"/>
        <w:adjustRightInd w:val="0"/>
        <w:textAlignment w:val="baseline"/>
        <w:rPr>
          <w:sz w:val="18"/>
        </w:rPr>
      </w:pPr>
      <w:bookmarkStart w:id="9" w:name="_Ref465863861"/>
      <w:r>
        <w:rPr>
          <w:sz w:val="18"/>
        </w:rPr>
        <w:t xml:space="preserve">R2-167066 </w:t>
      </w:r>
      <w:r w:rsidRPr="00697D42">
        <w:rPr>
          <w:i/>
          <w:sz w:val="18"/>
        </w:rPr>
        <w:t>NR uplink measurement based mobility in the inactive state</w:t>
      </w:r>
      <w:r w:rsidR="007D722F">
        <w:rPr>
          <w:sz w:val="18"/>
        </w:rPr>
        <w:t>, Qualcomm</w:t>
      </w:r>
      <w:r>
        <w:rPr>
          <w:sz w:val="18"/>
        </w:rPr>
        <w:t xml:space="preserve"> Incorporated, </w:t>
      </w:r>
      <w:r w:rsidRPr="001F0B61">
        <w:rPr>
          <w:sz w:val="18"/>
        </w:rPr>
        <w:t>3GPP TSG-</w:t>
      </w:r>
      <w:r>
        <w:rPr>
          <w:sz w:val="18"/>
        </w:rPr>
        <w:t xml:space="preserve">RAN WG2 Meeting #95bis </w:t>
      </w:r>
      <w:r w:rsidRPr="001F0B61">
        <w:rPr>
          <w:sz w:val="18"/>
        </w:rPr>
        <w:t>Kaohsiung, Taiwan, 10 - 14 October 2016</w:t>
      </w:r>
      <w:bookmarkEnd w:id="9"/>
    </w:p>
    <w:p w14:paraId="51B526C3" w14:textId="77777777" w:rsidR="007D722F" w:rsidRDefault="001F0B61" w:rsidP="001F0B61">
      <w:pPr>
        <w:numPr>
          <w:ilvl w:val="0"/>
          <w:numId w:val="4"/>
        </w:numPr>
        <w:overflowPunct w:val="0"/>
        <w:autoSpaceDE w:val="0"/>
        <w:autoSpaceDN w:val="0"/>
        <w:adjustRightInd w:val="0"/>
        <w:textAlignment w:val="baseline"/>
        <w:rPr>
          <w:sz w:val="18"/>
        </w:rPr>
      </w:pPr>
      <w:bookmarkStart w:id="10" w:name="_Ref465863871"/>
      <w:r>
        <w:rPr>
          <w:sz w:val="18"/>
        </w:rPr>
        <w:t xml:space="preserve">R2-166987 </w:t>
      </w:r>
      <w:r w:rsidRPr="00697D42">
        <w:rPr>
          <w:i/>
          <w:sz w:val="18"/>
        </w:rPr>
        <w:t>Benefit of UL beacon tracking for "power saving state"</w:t>
      </w:r>
      <w:r w:rsidR="007D722F">
        <w:rPr>
          <w:sz w:val="18"/>
        </w:rPr>
        <w:t>, Huawei</w:t>
      </w:r>
      <w:r>
        <w:rPr>
          <w:sz w:val="18"/>
        </w:rPr>
        <w:t xml:space="preserve">, Telefonica, </w:t>
      </w:r>
      <w:r w:rsidRPr="001F0B61">
        <w:rPr>
          <w:sz w:val="18"/>
        </w:rPr>
        <w:t>3GPP TSG-</w:t>
      </w:r>
      <w:r>
        <w:rPr>
          <w:sz w:val="18"/>
        </w:rPr>
        <w:t xml:space="preserve">RAN WG2 Meeting #95bis </w:t>
      </w:r>
      <w:r w:rsidRPr="001F0B61">
        <w:rPr>
          <w:sz w:val="18"/>
        </w:rPr>
        <w:t>Kaohsiung, Taiwan, 10 - 14 October 2016</w:t>
      </w:r>
      <w:bookmarkEnd w:id="10"/>
    </w:p>
    <w:p w14:paraId="155C65CB" w14:textId="45F2C2B8" w:rsidR="00E23D18" w:rsidRDefault="00D66B76" w:rsidP="00697D42">
      <w:pPr>
        <w:numPr>
          <w:ilvl w:val="0"/>
          <w:numId w:val="4"/>
        </w:numPr>
        <w:overflowPunct w:val="0"/>
        <w:autoSpaceDE w:val="0"/>
        <w:autoSpaceDN w:val="0"/>
        <w:adjustRightInd w:val="0"/>
        <w:jc w:val="both"/>
        <w:textAlignment w:val="baseline"/>
      </w:pPr>
      <w:bookmarkStart w:id="11" w:name="_Ref465695659"/>
      <w:r w:rsidRPr="0020679F">
        <w:rPr>
          <w:sz w:val="18"/>
        </w:rPr>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4"/>
      <w:bookmarkEnd w:id="11"/>
    </w:p>
    <w:p w14:paraId="14B9D0AD" w14:textId="77777777" w:rsidR="004C503E" w:rsidRPr="004C503E" w:rsidRDefault="004C503E" w:rsidP="004C503E"/>
    <w:p w14:paraId="37872B9B" w14:textId="77777777" w:rsidR="004F1DED" w:rsidRDefault="004F1DED" w:rsidP="004F1DED">
      <w:pPr>
        <w:pStyle w:val="Heading1"/>
        <w:jc w:val="both"/>
      </w:pPr>
      <w:r>
        <w:t>Annex Simulation parameters</w:t>
      </w:r>
    </w:p>
    <w:p w14:paraId="57A099F8" w14:textId="77777777" w:rsidR="00A15157" w:rsidRDefault="00A15157" w:rsidP="00A15157">
      <w:pPr>
        <w:pStyle w:val="Caption"/>
        <w:keepNext/>
        <w:jc w:val="center"/>
      </w:pPr>
      <w:r>
        <w:t xml:space="preserve">Table </w:t>
      </w:r>
      <w:r>
        <w:fldChar w:fldCharType="begin"/>
      </w:r>
      <w:r>
        <w:instrText xml:space="preserve"> SEQ Table \* ARABIC </w:instrText>
      </w:r>
      <w:r>
        <w:fldChar w:fldCharType="separate"/>
      </w:r>
      <w:r w:rsidR="00DC4D9B">
        <w:rPr>
          <w:noProof/>
        </w:rPr>
        <w:t>1</w:t>
      </w:r>
      <w:r>
        <w:rPr>
          <w:noProof/>
        </w:rPr>
        <w:fldChar w:fldCharType="end"/>
      </w:r>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A15157" w:rsidRPr="005D3FC8" w14:paraId="346F2737" w14:textId="77777777" w:rsidTr="00EA44A0">
        <w:trPr>
          <w:tblHeader/>
          <w:jc w:val="center"/>
        </w:trPr>
        <w:tc>
          <w:tcPr>
            <w:tcW w:w="2629" w:type="dxa"/>
            <w:tcBorders>
              <w:bottom w:val="single" w:sz="4" w:space="0" w:color="auto"/>
            </w:tcBorders>
            <w:shd w:val="clear" w:color="auto" w:fill="C0C0C0"/>
            <w:vAlign w:val="center"/>
          </w:tcPr>
          <w:p w14:paraId="473FB5EE" w14:textId="77777777" w:rsidR="00A15157" w:rsidRPr="005D3FC8" w:rsidRDefault="00A15157" w:rsidP="00EA44A0">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72334872" w14:textId="77777777" w:rsidR="00A15157" w:rsidRPr="005D3FC8" w:rsidRDefault="00A15157" w:rsidP="00EA44A0">
            <w:pPr>
              <w:pStyle w:val="a0"/>
              <w:jc w:val="both"/>
              <w:rPr>
                <w:sz w:val="18"/>
                <w:szCs w:val="18"/>
              </w:rPr>
            </w:pPr>
            <w:r>
              <w:rPr>
                <w:rFonts w:hint="eastAsia"/>
                <w:sz w:val="18"/>
                <w:szCs w:val="18"/>
              </w:rPr>
              <w:t>Assumption</w:t>
            </w:r>
          </w:p>
        </w:tc>
      </w:tr>
      <w:tr w:rsidR="00A15157" w:rsidRPr="004F6816" w14:paraId="1B953310" w14:textId="77777777" w:rsidTr="00EA44A0">
        <w:trPr>
          <w:cantSplit/>
          <w:jc w:val="center"/>
        </w:trPr>
        <w:tc>
          <w:tcPr>
            <w:tcW w:w="2629" w:type="dxa"/>
            <w:shd w:val="clear" w:color="auto" w:fill="auto"/>
            <w:vAlign w:val="center"/>
          </w:tcPr>
          <w:p w14:paraId="27402EBE" w14:textId="0D24DEBE" w:rsidR="00A15157" w:rsidRPr="004956E6" w:rsidRDefault="00A15157" w:rsidP="00EA44A0">
            <w:pPr>
              <w:pStyle w:val="a"/>
              <w:jc w:val="both"/>
              <w:rPr>
                <w:b w:val="0"/>
              </w:rPr>
            </w:pPr>
            <w:r w:rsidRPr="004956E6">
              <w:rPr>
                <w:rFonts w:hint="eastAsia"/>
                <w:b w:val="0"/>
              </w:rPr>
              <w:t>System bandwidth</w:t>
            </w:r>
          </w:p>
        </w:tc>
        <w:tc>
          <w:tcPr>
            <w:tcW w:w="4898" w:type="dxa"/>
            <w:shd w:val="clear" w:color="auto" w:fill="auto"/>
            <w:vAlign w:val="center"/>
          </w:tcPr>
          <w:p w14:paraId="644DE69E" w14:textId="77777777" w:rsidR="00A15157" w:rsidRPr="004956E6" w:rsidRDefault="00A15157" w:rsidP="00EA44A0">
            <w:pPr>
              <w:pStyle w:val="a"/>
              <w:jc w:val="both"/>
              <w:rPr>
                <w:b w:val="0"/>
              </w:rPr>
            </w:pPr>
            <w:r>
              <w:rPr>
                <w:b w:val="0"/>
              </w:rPr>
              <w:t>2</w:t>
            </w:r>
            <w:r w:rsidRPr="004956E6">
              <w:rPr>
                <w:rFonts w:hint="eastAsia"/>
                <w:b w:val="0"/>
              </w:rPr>
              <w:t>0 MHz</w:t>
            </w:r>
          </w:p>
        </w:tc>
      </w:tr>
      <w:tr w:rsidR="005F0157" w:rsidRPr="004F6816" w14:paraId="5699FE7E" w14:textId="77777777" w:rsidTr="00EA44A0">
        <w:trPr>
          <w:cantSplit/>
          <w:jc w:val="center"/>
        </w:trPr>
        <w:tc>
          <w:tcPr>
            <w:tcW w:w="2629" w:type="dxa"/>
            <w:shd w:val="clear" w:color="auto" w:fill="auto"/>
            <w:vAlign w:val="center"/>
          </w:tcPr>
          <w:p w14:paraId="45D4A35C" w14:textId="64C23F86" w:rsidR="005F0157" w:rsidRPr="004956E6" w:rsidRDefault="00086641" w:rsidP="005F0157">
            <w:pPr>
              <w:pStyle w:val="a"/>
              <w:jc w:val="both"/>
              <w:rPr>
                <w:b w:val="0"/>
              </w:rPr>
            </w:pPr>
            <w:r>
              <w:rPr>
                <w:b w:val="0"/>
              </w:rPr>
              <w:t>Carrier frequency</w:t>
            </w:r>
          </w:p>
        </w:tc>
        <w:tc>
          <w:tcPr>
            <w:tcW w:w="4898" w:type="dxa"/>
            <w:shd w:val="clear" w:color="auto" w:fill="auto"/>
            <w:vAlign w:val="center"/>
          </w:tcPr>
          <w:p w14:paraId="098BE342" w14:textId="77777777" w:rsidR="005F0157" w:rsidRDefault="005F0157" w:rsidP="005F0157">
            <w:pPr>
              <w:pStyle w:val="a"/>
              <w:jc w:val="both"/>
              <w:rPr>
                <w:b w:val="0"/>
              </w:rPr>
            </w:pPr>
            <w:r>
              <w:rPr>
                <w:b w:val="0"/>
              </w:rPr>
              <w:t>4.0 GHz</w:t>
            </w:r>
          </w:p>
        </w:tc>
      </w:tr>
      <w:tr w:rsidR="005F0157" w:rsidRPr="005D3FC8" w14:paraId="7D9768AC" w14:textId="77777777" w:rsidTr="00EA44A0">
        <w:trPr>
          <w:cantSplit/>
          <w:jc w:val="center"/>
        </w:trPr>
        <w:tc>
          <w:tcPr>
            <w:tcW w:w="2629" w:type="dxa"/>
            <w:shd w:val="clear" w:color="auto" w:fill="auto"/>
            <w:vAlign w:val="center"/>
          </w:tcPr>
          <w:p w14:paraId="6CC5055B" w14:textId="77777777" w:rsidR="005F0157" w:rsidRPr="004956E6" w:rsidRDefault="005F0157" w:rsidP="005F0157">
            <w:pPr>
              <w:pStyle w:val="a"/>
              <w:jc w:val="both"/>
              <w:rPr>
                <w:b w:val="0"/>
              </w:rPr>
            </w:pPr>
            <w:r w:rsidRPr="004956E6">
              <w:rPr>
                <w:rFonts w:hint="eastAsia"/>
                <w:b w:val="0"/>
              </w:rPr>
              <w:t>Cell layout</w:t>
            </w:r>
          </w:p>
        </w:tc>
        <w:tc>
          <w:tcPr>
            <w:tcW w:w="4898" w:type="dxa"/>
            <w:shd w:val="clear" w:color="auto" w:fill="auto"/>
            <w:vAlign w:val="center"/>
          </w:tcPr>
          <w:p w14:paraId="5D6B6F3D" w14:textId="77777777" w:rsidR="005F0157" w:rsidRPr="004956E6" w:rsidRDefault="005F0157" w:rsidP="005F015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985C99" w:rsidRPr="005D3FC8" w14:paraId="56A2906A" w14:textId="77777777" w:rsidTr="00EA44A0">
        <w:trPr>
          <w:cantSplit/>
          <w:jc w:val="center"/>
        </w:trPr>
        <w:tc>
          <w:tcPr>
            <w:tcW w:w="2629" w:type="dxa"/>
            <w:shd w:val="clear" w:color="auto" w:fill="auto"/>
            <w:vAlign w:val="center"/>
          </w:tcPr>
          <w:p w14:paraId="349795CE" w14:textId="77777777" w:rsidR="00985C99" w:rsidRPr="004956E6" w:rsidRDefault="00985C99" w:rsidP="005F0157">
            <w:pPr>
              <w:pStyle w:val="a"/>
              <w:jc w:val="both"/>
              <w:rPr>
                <w:b w:val="0"/>
              </w:rPr>
            </w:pPr>
            <w:r>
              <w:rPr>
                <w:b w:val="0"/>
              </w:rPr>
              <w:t>Network synchronization</w:t>
            </w:r>
          </w:p>
        </w:tc>
        <w:tc>
          <w:tcPr>
            <w:tcW w:w="4898" w:type="dxa"/>
            <w:shd w:val="clear" w:color="auto" w:fill="auto"/>
            <w:vAlign w:val="center"/>
          </w:tcPr>
          <w:p w14:paraId="365ADB79" w14:textId="77777777" w:rsidR="00985C99" w:rsidRPr="004956E6" w:rsidRDefault="00985C99" w:rsidP="005F0157">
            <w:pPr>
              <w:pStyle w:val="a"/>
              <w:jc w:val="both"/>
              <w:rPr>
                <w:b w:val="0"/>
              </w:rPr>
            </w:pPr>
            <w:r>
              <w:rPr>
                <w:b w:val="0"/>
              </w:rPr>
              <w:t>Synchronized</w:t>
            </w:r>
          </w:p>
        </w:tc>
      </w:tr>
      <w:tr w:rsidR="005F0157" w:rsidRPr="005D3FC8" w14:paraId="7148D0CA" w14:textId="77777777" w:rsidTr="00EA44A0">
        <w:trPr>
          <w:cantSplit/>
          <w:jc w:val="center"/>
        </w:trPr>
        <w:tc>
          <w:tcPr>
            <w:tcW w:w="2629" w:type="dxa"/>
            <w:shd w:val="clear" w:color="auto" w:fill="auto"/>
            <w:vAlign w:val="center"/>
          </w:tcPr>
          <w:p w14:paraId="358B1C15" w14:textId="77777777" w:rsidR="005F0157" w:rsidRDefault="005F0157" w:rsidP="005F0157">
            <w:pPr>
              <w:pStyle w:val="a"/>
              <w:jc w:val="both"/>
              <w:rPr>
                <w:b w:val="0"/>
              </w:rPr>
            </w:pPr>
            <w:r>
              <w:rPr>
                <w:b w:val="0"/>
              </w:rPr>
              <w:t>UE mobility</w:t>
            </w:r>
          </w:p>
        </w:tc>
        <w:tc>
          <w:tcPr>
            <w:tcW w:w="4898" w:type="dxa"/>
            <w:shd w:val="clear" w:color="auto" w:fill="auto"/>
            <w:vAlign w:val="center"/>
          </w:tcPr>
          <w:p w14:paraId="34C128D9" w14:textId="77777777" w:rsidR="005F0157" w:rsidRDefault="005F0157" w:rsidP="005F0157">
            <w:pPr>
              <w:pStyle w:val="a"/>
              <w:jc w:val="both"/>
              <w:rPr>
                <w:b w:val="0"/>
              </w:rPr>
            </w:pPr>
            <w:r>
              <w:rPr>
                <w:b w:val="0"/>
              </w:rPr>
              <w:t>120 km/h, 480 km/h</w:t>
            </w:r>
          </w:p>
        </w:tc>
      </w:tr>
      <w:tr w:rsidR="00CE4382" w:rsidRPr="005D3FC8" w14:paraId="6D8E617E" w14:textId="77777777" w:rsidTr="00EA44A0">
        <w:trPr>
          <w:cantSplit/>
          <w:jc w:val="center"/>
        </w:trPr>
        <w:tc>
          <w:tcPr>
            <w:tcW w:w="2629" w:type="dxa"/>
            <w:shd w:val="clear" w:color="auto" w:fill="auto"/>
            <w:vAlign w:val="center"/>
          </w:tcPr>
          <w:p w14:paraId="117ECBEC" w14:textId="77777777" w:rsidR="00CE4382" w:rsidRDefault="00CE4382" w:rsidP="005F0157">
            <w:pPr>
              <w:pStyle w:val="a"/>
              <w:jc w:val="both"/>
              <w:rPr>
                <w:b w:val="0"/>
              </w:rPr>
            </w:pPr>
            <w:r>
              <w:rPr>
                <w:b w:val="0"/>
              </w:rPr>
              <w:t>UE deployment</w:t>
            </w:r>
          </w:p>
        </w:tc>
        <w:tc>
          <w:tcPr>
            <w:tcW w:w="4898" w:type="dxa"/>
            <w:shd w:val="clear" w:color="auto" w:fill="auto"/>
            <w:vAlign w:val="center"/>
          </w:tcPr>
          <w:p w14:paraId="4861DDFF" w14:textId="77777777" w:rsidR="00CE4382" w:rsidRDefault="00CE4382" w:rsidP="005F0157">
            <w:pPr>
              <w:pStyle w:val="a"/>
              <w:jc w:val="both"/>
              <w:rPr>
                <w:b w:val="0"/>
              </w:rPr>
            </w:pPr>
            <w:r>
              <w:rPr>
                <w:b w:val="0"/>
              </w:rPr>
              <w:t>Uniform random starting location and direction</w:t>
            </w:r>
          </w:p>
        </w:tc>
      </w:tr>
      <w:tr w:rsidR="005F0157" w14:paraId="0852B08E" w14:textId="77777777" w:rsidTr="00EA44A0">
        <w:trPr>
          <w:cantSplit/>
          <w:jc w:val="center"/>
        </w:trPr>
        <w:tc>
          <w:tcPr>
            <w:tcW w:w="2629" w:type="dxa"/>
            <w:shd w:val="clear" w:color="auto" w:fill="auto"/>
            <w:vAlign w:val="center"/>
          </w:tcPr>
          <w:p w14:paraId="0A3F0128" w14:textId="77777777" w:rsidR="005F0157" w:rsidRPr="004956E6" w:rsidRDefault="005F0157" w:rsidP="005F015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2E1C220A" w14:textId="77777777" w:rsidR="005F0157" w:rsidRPr="004956E6" w:rsidRDefault="005F0157" w:rsidP="005F0157">
            <w:pPr>
              <w:pStyle w:val="a"/>
              <w:jc w:val="both"/>
              <w:rPr>
                <w:b w:val="0"/>
              </w:rPr>
            </w:pPr>
            <w:r>
              <w:rPr>
                <w:b w:val="0"/>
              </w:rPr>
              <w:t>1.732 km</w:t>
            </w:r>
          </w:p>
        </w:tc>
      </w:tr>
      <w:tr w:rsidR="00086641" w14:paraId="341C0D0E" w14:textId="77777777" w:rsidTr="00EA44A0">
        <w:trPr>
          <w:cantSplit/>
          <w:jc w:val="center"/>
        </w:trPr>
        <w:tc>
          <w:tcPr>
            <w:tcW w:w="2629" w:type="dxa"/>
            <w:shd w:val="clear" w:color="auto" w:fill="auto"/>
            <w:vAlign w:val="center"/>
          </w:tcPr>
          <w:p w14:paraId="674BDFAC" w14:textId="77777777" w:rsidR="00086641" w:rsidRDefault="00086641" w:rsidP="005F0157">
            <w:pPr>
              <w:pStyle w:val="a"/>
              <w:jc w:val="both"/>
              <w:rPr>
                <w:b w:val="0"/>
              </w:rPr>
            </w:pPr>
            <w:r>
              <w:rPr>
                <w:b w:val="0"/>
              </w:rPr>
              <w:t>BS antenna height</w:t>
            </w:r>
          </w:p>
        </w:tc>
        <w:tc>
          <w:tcPr>
            <w:tcW w:w="4898" w:type="dxa"/>
            <w:shd w:val="clear" w:color="auto" w:fill="auto"/>
            <w:vAlign w:val="center"/>
          </w:tcPr>
          <w:p w14:paraId="64D0AA24" w14:textId="77777777" w:rsidR="00086641" w:rsidRDefault="00086641" w:rsidP="005F0157">
            <w:pPr>
              <w:pStyle w:val="a"/>
              <w:jc w:val="both"/>
              <w:rPr>
                <w:b w:val="0"/>
              </w:rPr>
            </w:pPr>
            <w:r>
              <w:rPr>
                <w:b w:val="0"/>
              </w:rPr>
              <w:t>35 m</w:t>
            </w:r>
          </w:p>
        </w:tc>
      </w:tr>
      <w:tr w:rsidR="005F0157" w:rsidRPr="004F6816" w14:paraId="176C990A" w14:textId="77777777" w:rsidTr="00EA44A0">
        <w:trPr>
          <w:cantSplit/>
          <w:jc w:val="center"/>
        </w:trPr>
        <w:tc>
          <w:tcPr>
            <w:tcW w:w="2629" w:type="dxa"/>
            <w:shd w:val="clear" w:color="auto" w:fill="auto"/>
            <w:vAlign w:val="center"/>
          </w:tcPr>
          <w:p w14:paraId="332DB418" w14:textId="618854EF" w:rsidR="005F0157" w:rsidRPr="004956E6" w:rsidRDefault="00086641" w:rsidP="005F0157">
            <w:pPr>
              <w:pStyle w:val="a"/>
              <w:jc w:val="both"/>
              <w:rPr>
                <w:b w:val="0"/>
              </w:rPr>
            </w:pPr>
            <w:r>
              <w:rPr>
                <w:b w:val="0"/>
              </w:rPr>
              <w:t>DL a</w:t>
            </w:r>
            <w:r w:rsidR="005F0157" w:rsidRPr="004956E6">
              <w:rPr>
                <w:b w:val="0"/>
              </w:rPr>
              <w:t>ntenna configuration</w:t>
            </w:r>
          </w:p>
        </w:tc>
        <w:tc>
          <w:tcPr>
            <w:tcW w:w="4898" w:type="dxa"/>
            <w:shd w:val="clear" w:color="auto" w:fill="auto"/>
            <w:vAlign w:val="center"/>
          </w:tcPr>
          <w:p w14:paraId="7B62C6AB" w14:textId="224359EA" w:rsidR="005F0157" w:rsidRPr="004956E6" w:rsidRDefault="00086641">
            <w:pPr>
              <w:pStyle w:val="a"/>
              <w:jc w:val="both"/>
              <w:rPr>
                <w:b w:val="0"/>
              </w:rPr>
            </w:pPr>
            <w:r>
              <w:rPr>
                <w:b w:val="0"/>
              </w:rPr>
              <w:t>2</w:t>
            </w:r>
            <w:r w:rsidR="00682A46">
              <w:rPr>
                <w:b w:val="0"/>
              </w:rPr>
              <w:t xml:space="preserve">x2 </w:t>
            </w:r>
            <w:r>
              <w:rPr>
                <w:b w:val="0"/>
              </w:rPr>
              <w:t>LMMSE-IRC</w:t>
            </w:r>
          </w:p>
        </w:tc>
      </w:tr>
      <w:tr w:rsidR="005F0157" w:rsidRPr="004F6816" w14:paraId="01137C01" w14:textId="77777777" w:rsidTr="00EA44A0">
        <w:trPr>
          <w:cantSplit/>
          <w:jc w:val="center"/>
        </w:trPr>
        <w:tc>
          <w:tcPr>
            <w:tcW w:w="2629" w:type="dxa"/>
            <w:shd w:val="clear" w:color="auto" w:fill="auto"/>
            <w:vAlign w:val="center"/>
          </w:tcPr>
          <w:p w14:paraId="3C37E57B" w14:textId="77777777" w:rsidR="005F0157" w:rsidRDefault="005F0157" w:rsidP="005F0157">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476B7926" w14:textId="0CDD35BC" w:rsidR="005F0157" w:rsidRDefault="005F0157" w:rsidP="005F0157">
            <w:pPr>
              <w:pStyle w:val="a"/>
              <w:jc w:val="both"/>
              <w:rPr>
                <w:b w:val="0"/>
              </w:rPr>
            </w:pPr>
            <w:r w:rsidRPr="004956E6">
              <w:rPr>
                <w:rFonts w:hint="eastAsia"/>
                <w:b w:val="0"/>
              </w:rPr>
              <w:t>4</w:t>
            </w:r>
            <w:r w:rsidR="00086641">
              <w:rPr>
                <w:b w:val="0"/>
              </w:rPr>
              <w:t>9</w:t>
            </w:r>
            <w:r w:rsidRPr="004956E6">
              <w:rPr>
                <w:rFonts w:hint="eastAsia"/>
                <w:b w:val="0"/>
              </w:rPr>
              <w:t xml:space="preserve"> </w:t>
            </w:r>
            <w:r w:rsidRPr="004956E6">
              <w:rPr>
                <w:b w:val="0"/>
              </w:rPr>
              <w:t>dBm</w:t>
            </w:r>
          </w:p>
        </w:tc>
      </w:tr>
      <w:tr w:rsidR="005F0157" w:rsidRPr="00A67B3A" w14:paraId="0F9345B8" w14:textId="77777777" w:rsidTr="00EA44A0">
        <w:trPr>
          <w:cantSplit/>
          <w:jc w:val="center"/>
        </w:trPr>
        <w:tc>
          <w:tcPr>
            <w:tcW w:w="2629" w:type="dxa"/>
            <w:shd w:val="clear" w:color="auto" w:fill="auto"/>
            <w:vAlign w:val="center"/>
          </w:tcPr>
          <w:p w14:paraId="6388D3A1" w14:textId="77777777" w:rsidR="005F0157" w:rsidRPr="004956E6" w:rsidRDefault="005F0157" w:rsidP="005F0157">
            <w:pPr>
              <w:pStyle w:val="a"/>
              <w:jc w:val="both"/>
              <w:rPr>
                <w:b w:val="0"/>
              </w:rPr>
            </w:pPr>
            <w:r>
              <w:rPr>
                <w:b w:val="0"/>
              </w:rPr>
              <w:t>Traffic</w:t>
            </w:r>
          </w:p>
        </w:tc>
        <w:tc>
          <w:tcPr>
            <w:tcW w:w="4898" w:type="dxa"/>
            <w:shd w:val="clear" w:color="auto" w:fill="auto"/>
            <w:vAlign w:val="center"/>
          </w:tcPr>
          <w:p w14:paraId="132BBA35" w14:textId="77777777" w:rsidR="005F0157" w:rsidRPr="004956E6" w:rsidRDefault="005F0157" w:rsidP="005F0157">
            <w:pPr>
              <w:pStyle w:val="a"/>
              <w:jc w:val="both"/>
              <w:rPr>
                <w:b w:val="0"/>
              </w:rPr>
            </w:pPr>
            <w:r>
              <w:rPr>
                <w:b w:val="0"/>
              </w:rPr>
              <w:t>Keep alive</w:t>
            </w:r>
          </w:p>
        </w:tc>
      </w:tr>
      <w:tr w:rsidR="005F0157" w:rsidRPr="005D3FC8" w14:paraId="1A8F0DCF" w14:textId="77777777" w:rsidTr="00EA44A0">
        <w:trPr>
          <w:cantSplit/>
          <w:jc w:val="center"/>
        </w:trPr>
        <w:tc>
          <w:tcPr>
            <w:tcW w:w="2629" w:type="dxa"/>
            <w:shd w:val="clear" w:color="auto" w:fill="auto"/>
            <w:vAlign w:val="center"/>
          </w:tcPr>
          <w:p w14:paraId="1FE65BBE" w14:textId="77777777" w:rsidR="005F0157" w:rsidRPr="004956E6" w:rsidRDefault="005F0157" w:rsidP="005F0157">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14:paraId="635A4ED4" w14:textId="77777777" w:rsidR="005F0157" w:rsidRPr="004956E6" w:rsidRDefault="005F0157" w:rsidP="005F0157">
            <w:pPr>
              <w:pStyle w:val="a"/>
              <w:jc w:val="both"/>
              <w:rPr>
                <w:b w:val="0"/>
              </w:rPr>
            </w:pPr>
            <w:r w:rsidRPr="004956E6">
              <w:rPr>
                <w:b w:val="0"/>
              </w:rPr>
              <w:t>23</w:t>
            </w:r>
            <w:r>
              <w:rPr>
                <w:b w:val="0"/>
              </w:rPr>
              <w:t xml:space="preserve"> </w:t>
            </w:r>
            <w:r w:rsidRPr="004956E6">
              <w:rPr>
                <w:b w:val="0"/>
              </w:rPr>
              <w:t>dBm</w:t>
            </w:r>
          </w:p>
        </w:tc>
      </w:tr>
      <w:tr w:rsidR="005F0157" w:rsidRPr="004F43C7" w14:paraId="69086F8C" w14:textId="77777777" w:rsidTr="00EA44A0">
        <w:trPr>
          <w:cantSplit/>
          <w:jc w:val="center"/>
        </w:trPr>
        <w:tc>
          <w:tcPr>
            <w:tcW w:w="2629" w:type="dxa"/>
            <w:shd w:val="clear" w:color="auto" w:fill="auto"/>
            <w:vAlign w:val="center"/>
          </w:tcPr>
          <w:p w14:paraId="7D117C29" w14:textId="77777777" w:rsidR="005F0157" w:rsidRPr="004956E6" w:rsidRDefault="005F0157" w:rsidP="005F0157">
            <w:pPr>
              <w:pStyle w:val="a"/>
              <w:jc w:val="both"/>
              <w:rPr>
                <w:b w:val="0"/>
              </w:rPr>
            </w:pPr>
            <w:r>
              <w:rPr>
                <w:b w:val="0"/>
              </w:rPr>
              <w:t xml:space="preserve">Channel model </w:t>
            </w:r>
          </w:p>
        </w:tc>
        <w:tc>
          <w:tcPr>
            <w:tcW w:w="4898" w:type="dxa"/>
            <w:shd w:val="clear" w:color="auto" w:fill="auto"/>
            <w:vAlign w:val="center"/>
          </w:tcPr>
          <w:p w14:paraId="22D5396A" w14:textId="00740C04" w:rsidR="005F0157" w:rsidRPr="004956E6" w:rsidRDefault="005F0157" w:rsidP="005F0157">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157" w:rsidRPr="00FE6D90" w14:paraId="45187579" w14:textId="77777777" w:rsidTr="00EA44A0">
        <w:trPr>
          <w:cantSplit/>
          <w:jc w:val="center"/>
        </w:trPr>
        <w:tc>
          <w:tcPr>
            <w:tcW w:w="2629" w:type="dxa"/>
            <w:shd w:val="clear" w:color="auto" w:fill="auto"/>
            <w:vAlign w:val="center"/>
          </w:tcPr>
          <w:p w14:paraId="03AC381D" w14:textId="77777777" w:rsidR="005F0157" w:rsidRPr="004956E6" w:rsidRDefault="005F0157" w:rsidP="005F0157">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14:paraId="00F15362" w14:textId="66742B0B" w:rsidR="005F0157" w:rsidRPr="004956E6" w:rsidRDefault="005F0157" w:rsidP="005F0157">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056FAB" w:rsidRPr="00FE6D90" w14:paraId="10C13272" w14:textId="77777777" w:rsidTr="00EA44A0">
        <w:trPr>
          <w:cantSplit/>
          <w:jc w:val="center"/>
        </w:trPr>
        <w:tc>
          <w:tcPr>
            <w:tcW w:w="2629" w:type="dxa"/>
            <w:shd w:val="clear" w:color="auto" w:fill="auto"/>
            <w:vAlign w:val="center"/>
          </w:tcPr>
          <w:p w14:paraId="565F7681" w14:textId="77777777" w:rsidR="00056FAB" w:rsidRDefault="00056FAB" w:rsidP="00056FAB">
            <w:pPr>
              <w:pStyle w:val="a"/>
              <w:jc w:val="both"/>
              <w:rPr>
                <w:b w:val="0"/>
              </w:rPr>
            </w:pPr>
            <w:r>
              <w:rPr>
                <w:b w:val="0"/>
              </w:rPr>
              <w:t>Slow Fading standard deviation</w:t>
            </w:r>
          </w:p>
        </w:tc>
        <w:tc>
          <w:tcPr>
            <w:tcW w:w="4898" w:type="dxa"/>
            <w:shd w:val="clear" w:color="auto" w:fill="auto"/>
            <w:vAlign w:val="center"/>
          </w:tcPr>
          <w:p w14:paraId="2752061C" w14:textId="77777777" w:rsidR="00056FAB" w:rsidRPr="004956E6" w:rsidRDefault="00056FAB" w:rsidP="00056FAB">
            <w:pPr>
              <w:pStyle w:val="a"/>
              <w:jc w:val="both"/>
              <w:rPr>
                <w:b w:val="0"/>
              </w:rPr>
            </w:pPr>
            <w:r>
              <w:rPr>
                <w:b w:val="0"/>
              </w:rPr>
              <w:t>6 dB</w:t>
            </w:r>
          </w:p>
        </w:tc>
      </w:tr>
      <w:tr w:rsidR="00056FAB" w:rsidRPr="00FE6D90" w14:paraId="46A3112E" w14:textId="77777777" w:rsidTr="00EA44A0">
        <w:trPr>
          <w:cantSplit/>
          <w:jc w:val="center"/>
        </w:trPr>
        <w:tc>
          <w:tcPr>
            <w:tcW w:w="2629" w:type="dxa"/>
            <w:shd w:val="clear" w:color="auto" w:fill="auto"/>
            <w:vAlign w:val="center"/>
          </w:tcPr>
          <w:p w14:paraId="5EB903D2" w14:textId="77777777" w:rsidR="00056FAB" w:rsidRPr="004956E6" w:rsidRDefault="00056FAB" w:rsidP="00056FAB">
            <w:pPr>
              <w:pStyle w:val="a"/>
              <w:jc w:val="both"/>
              <w:rPr>
                <w:b w:val="0"/>
              </w:rPr>
            </w:pPr>
            <w:r>
              <w:rPr>
                <w:b w:val="0"/>
              </w:rPr>
              <w:t>PDCCH decoding threshold</w:t>
            </w:r>
          </w:p>
        </w:tc>
        <w:tc>
          <w:tcPr>
            <w:tcW w:w="4898" w:type="dxa"/>
            <w:shd w:val="clear" w:color="auto" w:fill="auto"/>
            <w:vAlign w:val="center"/>
          </w:tcPr>
          <w:p w14:paraId="7AD48945" w14:textId="77777777" w:rsidR="00056FAB" w:rsidRPr="004956E6" w:rsidRDefault="00056FAB" w:rsidP="00056FAB">
            <w:pPr>
              <w:pStyle w:val="a"/>
              <w:jc w:val="both"/>
              <w:rPr>
                <w:b w:val="0"/>
              </w:rPr>
            </w:pPr>
            <w:r>
              <w:rPr>
                <w:b w:val="0"/>
              </w:rPr>
              <w:t>-7 dB</w:t>
            </w:r>
          </w:p>
        </w:tc>
      </w:tr>
      <w:tr w:rsidR="00056FAB" w:rsidRPr="00FE6D90" w14:paraId="3479BCFB" w14:textId="77777777" w:rsidTr="00EA44A0">
        <w:trPr>
          <w:cantSplit/>
          <w:jc w:val="center"/>
        </w:trPr>
        <w:tc>
          <w:tcPr>
            <w:tcW w:w="2629" w:type="dxa"/>
            <w:shd w:val="clear" w:color="auto" w:fill="auto"/>
            <w:vAlign w:val="center"/>
          </w:tcPr>
          <w:p w14:paraId="78D6E7F3" w14:textId="77777777" w:rsidR="00056FAB" w:rsidRDefault="00056FAB" w:rsidP="00056FAB">
            <w:pPr>
              <w:pStyle w:val="a"/>
              <w:jc w:val="both"/>
              <w:rPr>
                <w:b w:val="0"/>
              </w:rPr>
            </w:pPr>
            <w:r w:rsidRPr="00056FAB">
              <w:rPr>
                <w:b w:val="0"/>
                <w:lang w:val="fi-FI"/>
              </w:rPr>
              <w:t>Cell reselection</w:t>
            </w:r>
          </w:p>
        </w:tc>
        <w:tc>
          <w:tcPr>
            <w:tcW w:w="4898" w:type="dxa"/>
            <w:shd w:val="clear" w:color="auto" w:fill="auto"/>
            <w:vAlign w:val="center"/>
          </w:tcPr>
          <w:p w14:paraId="678D581A" w14:textId="77777777" w:rsidR="00056FAB" w:rsidRDefault="00056FAB" w:rsidP="00056FAB">
            <w:pPr>
              <w:pStyle w:val="a"/>
              <w:jc w:val="both"/>
              <w:rPr>
                <w:b w:val="0"/>
              </w:rPr>
            </w:pPr>
            <w:r w:rsidRPr="00056FAB">
              <w:rPr>
                <w:b w:val="0"/>
                <w:lang w:val="fi-FI"/>
              </w:rPr>
              <w:t>RSRQ</w:t>
            </w:r>
          </w:p>
        </w:tc>
      </w:tr>
      <w:tr w:rsidR="00056FAB" w:rsidRPr="00FE6D90" w14:paraId="6B91A76F" w14:textId="77777777" w:rsidTr="00EA44A0">
        <w:trPr>
          <w:cantSplit/>
          <w:jc w:val="center"/>
        </w:trPr>
        <w:tc>
          <w:tcPr>
            <w:tcW w:w="2629" w:type="dxa"/>
            <w:shd w:val="clear" w:color="auto" w:fill="auto"/>
            <w:vAlign w:val="center"/>
          </w:tcPr>
          <w:p w14:paraId="3D53B35D" w14:textId="77777777" w:rsidR="00056FAB" w:rsidRPr="00056FAB" w:rsidRDefault="00056FAB" w:rsidP="00056FAB">
            <w:pPr>
              <w:pStyle w:val="a"/>
              <w:jc w:val="both"/>
              <w:rPr>
                <w:b w:val="0"/>
                <w:lang w:val="fi-FI"/>
              </w:rPr>
            </w:pPr>
            <w:r>
              <w:rPr>
                <w:b w:val="0"/>
                <w:lang w:val="fi-FI"/>
              </w:rPr>
              <w:t>Cell reselection hysteresis</w:t>
            </w:r>
          </w:p>
        </w:tc>
        <w:tc>
          <w:tcPr>
            <w:tcW w:w="4898" w:type="dxa"/>
            <w:shd w:val="clear" w:color="auto" w:fill="auto"/>
            <w:vAlign w:val="center"/>
          </w:tcPr>
          <w:p w14:paraId="4F14C9E1" w14:textId="77777777" w:rsidR="00056FAB" w:rsidRPr="00056FAB" w:rsidRDefault="00056FAB" w:rsidP="00056FAB">
            <w:pPr>
              <w:pStyle w:val="a"/>
              <w:jc w:val="both"/>
              <w:rPr>
                <w:b w:val="0"/>
                <w:lang w:val="fi-FI"/>
              </w:rPr>
            </w:pPr>
            <w:r>
              <w:rPr>
                <w:b w:val="0"/>
                <w:lang w:val="fi-FI"/>
              </w:rPr>
              <w:t>1 dB</w:t>
            </w:r>
          </w:p>
        </w:tc>
      </w:tr>
      <w:tr w:rsidR="00056FAB" w:rsidRPr="00FE6D90" w14:paraId="1FBA29FC" w14:textId="77777777" w:rsidTr="00EA44A0">
        <w:trPr>
          <w:cantSplit/>
          <w:jc w:val="center"/>
        </w:trPr>
        <w:tc>
          <w:tcPr>
            <w:tcW w:w="2629" w:type="dxa"/>
            <w:shd w:val="clear" w:color="auto" w:fill="auto"/>
            <w:vAlign w:val="center"/>
          </w:tcPr>
          <w:p w14:paraId="4DD14057" w14:textId="11A43012" w:rsidR="00056FAB" w:rsidRDefault="006D2385" w:rsidP="00056FAB">
            <w:pPr>
              <w:pStyle w:val="a"/>
              <w:jc w:val="both"/>
              <w:rPr>
                <w:b w:val="0"/>
                <w:lang w:val="fi-FI"/>
              </w:rPr>
            </w:pPr>
            <w:r>
              <w:rPr>
                <w:b w:val="0"/>
                <w:lang w:val="fi-FI"/>
              </w:rPr>
              <w:t>Measurement f</w:t>
            </w:r>
            <w:r w:rsidR="00056FAB">
              <w:rPr>
                <w:b w:val="0"/>
                <w:lang w:val="fi-FI"/>
              </w:rPr>
              <w:t>iltering</w:t>
            </w:r>
          </w:p>
        </w:tc>
        <w:tc>
          <w:tcPr>
            <w:tcW w:w="4898" w:type="dxa"/>
            <w:shd w:val="clear" w:color="auto" w:fill="auto"/>
            <w:vAlign w:val="center"/>
          </w:tcPr>
          <w:p w14:paraId="6F9E1C8C" w14:textId="62D4EBAB" w:rsidR="00056FAB" w:rsidRDefault="00056FAB" w:rsidP="00723D09">
            <w:pPr>
              <w:pStyle w:val="a"/>
              <w:jc w:val="both"/>
              <w:rPr>
                <w:b w:val="0"/>
                <w:lang w:val="fi-FI"/>
              </w:rPr>
            </w:pPr>
            <w:r w:rsidRPr="00056FAB">
              <w:rPr>
                <w:b w:val="0"/>
                <w:lang w:val="fi-FI"/>
              </w:rPr>
              <w:t xml:space="preserve">2 DRX cycles </w:t>
            </w:r>
            <w:r w:rsidR="006D2385">
              <w:rPr>
                <w:b w:val="0"/>
                <w:lang w:val="fi-FI"/>
              </w:rPr>
              <w:t>L1 sample</w:t>
            </w:r>
          </w:p>
        </w:tc>
      </w:tr>
      <w:tr w:rsidR="00086641" w:rsidRPr="00FE6D90" w14:paraId="32B18A9A" w14:textId="77777777" w:rsidTr="00EA44A0">
        <w:trPr>
          <w:cantSplit/>
          <w:jc w:val="center"/>
        </w:trPr>
        <w:tc>
          <w:tcPr>
            <w:tcW w:w="2629" w:type="dxa"/>
            <w:shd w:val="clear" w:color="auto" w:fill="auto"/>
            <w:vAlign w:val="center"/>
          </w:tcPr>
          <w:p w14:paraId="43E97D97" w14:textId="77777777" w:rsidR="00086641" w:rsidRDefault="00086641" w:rsidP="00056FAB">
            <w:pPr>
              <w:pStyle w:val="a"/>
              <w:jc w:val="both"/>
              <w:rPr>
                <w:b w:val="0"/>
                <w:lang w:val="fi-FI"/>
              </w:rPr>
            </w:pPr>
            <w:r>
              <w:rPr>
                <w:b w:val="0"/>
                <w:lang w:val="fi-FI"/>
              </w:rPr>
              <w:t>Measurement bandwidth</w:t>
            </w:r>
          </w:p>
        </w:tc>
        <w:tc>
          <w:tcPr>
            <w:tcW w:w="4898" w:type="dxa"/>
            <w:shd w:val="clear" w:color="auto" w:fill="auto"/>
            <w:vAlign w:val="center"/>
          </w:tcPr>
          <w:p w14:paraId="6F83E9E9" w14:textId="77777777" w:rsidR="00086641" w:rsidRPr="00056FAB" w:rsidRDefault="00086641" w:rsidP="00723D09">
            <w:pPr>
              <w:pStyle w:val="a"/>
              <w:jc w:val="both"/>
              <w:rPr>
                <w:b w:val="0"/>
                <w:lang w:val="fi-FI"/>
              </w:rPr>
            </w:pPr>
            <w:r>
              <w:rPr>
                <w:b w:val="0"/>
                <w:lang w:val="fi-FI"/>
              </w:rPr>
              <w:t>6 RBs</w:t>
            </w:r>
          </w:p>
        </w:tc>
      </w:tr>
    </w:tbl>
    <w:p w14:paraId="4F4A0E8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81FA1" w14:textId="77777777" w:rsidR="00400B8C" w:rsidRDefault="00400B8C">
      <w:r>
        <w:separator/>
      </w:r>
    </w:p>
  </w:endnote>
  <w:endnote w:type="continuationSeparator" w:id="0">
    <w:p w14:paraId="4C44E2FA" w14:textId="77777777" w:rsidR="00400B8C" w:rsidRDefault="0040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AFFD7" w14:textId="77777777" w:rsidR="00400B8C" w:rsidRDefault="00400B8C">
      <w:r>
        <w:separator/>
      </w:r>
    </w:p>
  </w:footnote>
  <w:footnote w:type="continuationSeparator" w:id="0">
    <w:p w14:paraId="798330FE" w14:textId="77777777" w:rsidR="00400B8C" w:rsidRDefault="00400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E191E"/>
    <w:multiLevelType w:val="hybridMultilevel"/>
    <w:tmpl w:val="8612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023CD"/>
    <w:multiLevelType w:val="hybridMultilevel"/>
    <w:tmpl w:val="76062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44001"/>
    <w:multiLevelType w:val="hybridMultilevel"/>
    <w:tmpl w:val="6702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6"/>
  </w:num>
  <w:num w:numId="8">
    <w:abstractNumId w:val="10"/>
  </w:num>
  <w:num w:numId="9">
    <w:abstractNumId w:val="11"/>
  </w:num>
  <w:num w:numId="10">
    <w:abstractNumId w:val="3"/>
  </w:num>
  <w:num w:numId="11">
    <w:abstractNumId w:val="7"/>
  </w:num>
  <w:num w:numId="12">
    <w:abstractNumId w:val="8"/>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02B44"/>
    <w:rsid w:val="00010940"/>
    <w:rsid w:val="00027CB8"/>
    <w:rsid w:val="0003017A"/>
    <w:rsid w:val="00033397"/>
    <w:rsid w:val="00034A2E"/>
    <w:rsid w:val="00040095"/>
    <w:rsid w:val="00043CC9"/>
    <w:rsid w:val="000468A6"/>
    <w:rsid w:val="00046A6D"/>
    <w:rsid w:val="00047D96"/>
    <w:rsid w:val="0005225A"/>
    <w:rsid w:val="00052430"/>
    <w:rsid w:val="00056FAB"/>
    <w:rsid w:val="000653D1"/>
    <w:rsid w:val="000720C7"/>
    <w:rsid w:val="00077A27"/>
    <w:rsid w:val="00080512"/>
    <w:rsid w:val="00086641"/>
    <w:rsid w:val="00090468"/>
    <w:rsid w:val="00092145"/>
    <w:rsid w:val="000951BD"/>
    <w:rsid w:val="000A1666"/>
    <w:rsid w:val="000A1D36"/>
    <w:rsid w:val="000B7BCF"/>
    <w:rsid w:val="000C522B"/>
    <w:rsid w:val="000C630B"/>
    <w:rsid w:val="000D58AB"/>
    <w:rsid w:val="000F2190"/>
    <w:rsid w:val="000F260E"/>
    <w:rsid w:val="000F5223"/>
    <w:rsid w:val="001031E9"/>
    <w:rsid w:val="00103975"/>
    <w:rsid w:val="001103C9"/>
    <w:rsid w:val="00113272"/>
    <w:rsid w:val="00120BA8"/>
    <w:rsid w:val="001322B9"/>
    <w:rsid w:val="0013292F"/>
    <w:rsid w:val="0014551E"/>
    <w:rsid w:val="001470C2"/>
    <w:rsid w:val="00150546"/>
    <w:rsid w:val="001514EC"/>
    <w:rsid w:val="00171C82"/>
    <w:rsid w:val="001738E2"/>
    <w:rsid w:val="001741A0"/>
    <w:rsid w:val="00174A5A"/>
    <w:rsid w:val="0017569E"/>
    <w:rsid w:val="00183284"/>
    <w:rsid w:val="00184DDC"/>
    <w:rsid w:val="001916FB"/>
    <w:rsid w:val="0019197E"/>
    <w:rsid w:val="00194CD0"/>
    <w:rsid w:val="001B0E41"/>
    <w:rsid w:val="001B38EC"/>
    <w:rsid w:val="001B49C9"/>
    <w:rsid w:val="001B51F2"/>
    <w:rsid w:val="001C4472"/>
    <w:rsid w:val="001E307C"/>
    <w:rsid w:val="001E3F03"/>
    <w:rsid w:val="001F0B61"/>
    <w:rsid w:val="001F117D"/>
    <w:rsid w:val="001F168B"/>
    <w:rsid w:val="001F1931"/>
    <w:rsid w:val="001F7294"/>
    <w:rsid w:val="001F7831"/>
    <w:rsid w:val="00204045"/>
    <w:rsid w:val="00205D92"/>
    <w:rsid w:val="002210FF"/>
    <w:rsid w:val="00223589"/>
    <w:rsid w:val="0022606D"/>
    <w:rsid w:val="00232639"/>
    <w:rsid w:val="00247CA7"/>
    <w:rsid w:val="00247EC5"/>
    <w:rsid w:val="00250DDE"/>
    <w:rsid w:val="002529E6"/>
    <w:rsid w:val="00260FCC"/>
    <w:rsid w:val="002747EC"/>
    <w:rsid w:val="0027791E"/>
    <w:rsid w:val="002779D8"/>
    <w:rsid w:val="002811CA"/>
    <w:rsid w:val="002855BF"/>
    <w:rsid w:val="00286FC8"/>
    <w:rsid w:val="00287EE2"/>
    <w:rsid w:val="0029073A"/>
    <w:rsid w:val="002912B4"/>
    <w:rsid w:val="00297F23"/>
    <w:rsid w:val="002B222F"/>
    <w:rsid w:val="002B418E"/>
    <w:rsid w:val="002B6963"/>
    <w:rsid w:val="002C4498"/>
    <w:rsid w:val="002E4E90"/>
    <w:rsid w:val="002E546A"/>
    <w:rsid w:val="002F0D22"/>
    <w:rsid w:val="002F1A91"/>
    <w:rsid w:val="002F58EF"/>
    <w:rsid w:val="00307C2C"/>
    <w:rsid w:val="00311816"/>
    <w:rsid w:val="003172DC"/>
    <w:rsid w:val="00326069"/>
    <w:rsid w:val="00335610"/>
    <w:rsid w:val="003506FB"/>
    <w:rsid w:val="0035462D"/>
    <w:rsid w:val="00357EF6"/>
    <w:rsid w:val="00370C35"/>
    <w:rsid w:val="003B40AD"/>
    <w:rsid w:val="003C4E37"/>
    <w:rsid w:val="003C5E11"/>
    <w:rsid w:val="003D5AC3"/>
    <w:rsid w:val="003E0D6C"/>
    <w:rsid w:val="003E16BE"/>
    <w:rsid w:val="003E46AE"/>
    <w:rsid w:val="00400B8C"/>
    <w:rsid w:val="00401855"/>
    <w:rsid w:val="00401EDE"/>
    <w:rsid w:val="004148C1"/>
    <w:rsid w:val="00427F61"/>
    <w:rsid w:val="00433BF4"/>
    <w:rsid w:val="0044636E"/>
    <w:rsid w:val="004500CE"/>
    <w:rsid w:val="0045796E"/>
    <w:rsid w:val="00477455"/>
    <w:rsid w:val="00487BCE"/>
    <w:rsid w:val="00490E6F"/>
    <w:rsid w:val="004A13A0"/>
    <w:rsid w:val="004A7754"/>
    <w:rsid w:val="004B156E"/>
    <w:rsid w:val="004B3235"/>
    <w:rsid w:val="004B3E74"/>
    <w:rsid w:val="004B74F3"/>
    <w:rsid w:val="004C3F05"/>
    <w:rsid w:val="004C503E"/>
    <w:rsid w:val="004D0502"/>
    <w:rsid w:val="004D3578"/>
    <w:rsid w:val="004D380D"/>
    <w:rsid w:val="004E213A"/>
    <w:rsid w:val="004E6B21"/>
    <w:rsid w:val="004E704D"/>
    <w:rsid w:val="004F1DED"/>
    <w:rsid w:val="004F2A90"/>
    <w:rsid w:val="004F55A7"/>
    <w:rsid w:val="00502D38"/>
    <w:rsid w:val="005030AD"/>
    <w:rsid w:val="00503171"/>
    <w:rsid w:val="00513A61"/>
    <w:rsid w:val="00513F3B"/>
    <w:rsid w:val="00515320"/>
    <w:rsid w:val="005207C3"/>
    <w:rsid w:val="00524D64"/>
    <w:rsid w:val="00525902"/>
    <w:rsid w:val="00530B93"/>
    <w:rsid w:val="00533477"/>
    <w:rsid w:val="00534DA0"/>
    <w:rsid w:val="005433C7"/>
    <w:rsid w:val="00543E6C"/>
    <w:rsid w:val="00545972"/>
    <w:rsid w:val="0054678C"/>
    <w:rsid w:val="00551EC9"/>
    <w:rsid w:val="00553938"/>
    <w:rsid w:val="005619F1"/>
    <w:rsid w:val="00563FF3"/>
    <w:rsid w:val="00564496"/>
    <w:rsid w:val="00565087"/>
    <w:rsid w:val="0056573F"/>
    <w:rsid w:val="00566299"/>
    <w:rsid w:val="00567012"/>
    <w:rsid w:val="00577610"/>
    <w:rsid w:val="00586899"/>
    <w:rsid w:val="005B53F1"/>
    <w:rsid w:val="005C00EB"/>
    <w:rsid w:val="005C1B73"/>
    <w:rsid w:val="005D460C"/>
    <w:rsid w:val="005D5EB2"/>
    <w:rsid w:val="005D6BFA"/>
    <w:rsid w:val="005D7BFC"/>
    <w:rsid w:val="005E096A"/>
    <w:rsid w:val="005E4D5A"/>
    <w:rsid w:val="005E6A45"/>
    <w:rsid w:val="005E70D3"/>
    <w:rsid w:val="005F0157"/>
    <w:rsid w:val="005F0BC7"/>
    <w:rsid w:val="0060039F"/>
    <w:rsid w:val="0060354D"/>
    <w:rsid w:val="00611566"/>
    <w:rsid w:val="00620E13"/>
    <w:rsid w:val="00623D2B"/>
    <w:rsid w:val="00624CDD"/>
    <w:rsid w:val="00630BBA"/>
    <w:rsid w:val="00632D80"/>
    <w:rsid w:val="00635BD5"/>
    <w:rsid w:val="00636A71"/>
    <w:rsid w:val="00645677"/>
    <w:rsid w:val="00646D99"/>
    <w:rsid w:val="0065232D"/>
    <w:rsid w:val="00656910"/>
    <w:rsid w:val="006632A9"/>
    <w:rsid w:val="00682A46"/>
    <w:rsid w:val="00690186"/>
    <w:rsid w:val="00697D42"/>
    <w:rsid w:val="006B34CB"/>
    <w:rsid w:val="006B62FB"/>
    <w:rsid w:val="006C2C36"/>
    <w:rsid w:val="006C5803"/>
    <w:rsid w:val="006C66D8"/>
    <w:rsid w:val="006C6ED7"/>
    <w:rsid w:val="006D1E24"/>
    <w:rsid w:val="006D2385"/>
    <w:rsid w:val="006D36BE"/>
    <w:rsid w:val="006D4FE0"/>
    <w:rsid w:val="006E1417"/>
    <w:rsid w:val="006E550C"/>
    <w:rsid w:val="006F6A2C"/>
    <w:rsid w:val="00702676"/>
    <w:rsid w:val="007049E2"/>
    <w:rsid w:val="007064EA"/>
    <w:rsid w:val="007158C1"/>
    <w:rsid w:val="007208DF"/>
    <w:rsid w:val="00723D09"/>
    <w:rsid w:val="00726CC5"/>
    <w:rsid w:val="00734A5B"/>
    <w:rsid w:val="007422AB"/>
    <w:rsid w:val="00744E76"/>
    <w:rsid w:val="007479A1"/>
    <w:rsid w:val="00757D40"/>
    <w:rsid w:val="00770776"/>
    <w:rsid w:val="00781F0F"/>
    <w:rsid w:val="0078727C"/>
    <w:rsid w:val="00787DE5"/>
    <w:rsid w:val="0079049D"/>
    <w:rsid w:val="007914D2"/>
    <w:rsid w:val="007B18D8"/>
    <w:rsid w:val="007C095F"/>
    <w:rsid w:val="007C3F43"/>
    <w:rsid w:val="007C6746"/>
    <w:rsid w:val="007C7E45"/>
    <w:rsid w:val="007C7F93"/>
    <w:rsid w:val="007D651E"/>
    <w:rsid w:val="007D722F"/>
    <w:rsid w:val="008019BC"/>
    <w:rsid w:val="008028A4"/>
    <w:rsid w:val="00815218"/>
    <w:rsid w:val="00815A72"/>
    <w:rsid w:val="008336E6"/>
    <w:rsid w:val="00840BEC"/>
    <w:rsid w:val="008439BF"/>
    <w:rsid w:val="00850883"/>
    <w:rsid w:val="00861A0D"/>
    <w:rsid w:val="008768CA"/>
    <w:rsid w:val="00880559"/>
    <w:rsid w:val="0088189D"/>
    <w:rsid w:val="008837BD"/>
    <w:rsid w:val="00896577"/>
    <w:rsid w:val="00896C5A"/>
    <w:rsid w:val="008A51C1"/>
    <w:rsid w:val="008B75E9"/>
    <w:rsid w:val="008C4847"/>
    <w:rsid w:val="008D1FFB"/>
    <w:rsid w:val="008D5A4A"/>
    <w:rsid w:val="008D617E"/>
    <w:rsid w:val="008F12D3"/>
    <w:rsid w:val="008F1F33"/>
    <w:rsid w:val="008F5CFB"/>
    <w:rsid w:val="008F7AD1"/>
    <w:rsid w:val="00900E39"/>
    <w:rsid w:val="0090103F"/>
    <w:rsid w:val="0090271F"/>
    <w:rsid w:val="00910B58"/>
    <w:rsid w:val="00910E1A"/>
    <w:rsid w:val="00911752"/>
    <w:rsid w:val="00912877"/>
    <w:rsid w:val="00916B2D"/>
    <w:rsid w:val="00920ABD"/>
    <w:rsid w:val="00930152"/>
    <w:rsid w:val="00931973"/>
    <w:rsid w:val="0093281D"/>
    <w:rsid w:val="00934CE4"/>
    <w:rsid w:val="00940E23"/>
    <w:rsid w:val="00942009"/>
    <w:rsid w:val="00942EC2"/>
    <w:rsid w:val="009535AD"/>
    <w:rsid w:val="00955DDB"/>
    <w:rsid w:val="00960D08"/>
    <w:rsid w:val="00961B32"/>
    <w:rsid w:val="0096417C"/>
    <w:rsid w:val="009673AC"/>
    <w:rsid w:val="009704DD"/>
    <w:rsid w:val="00974BB0"/>
    <w:rsid w:val="009756A4"/>
    <w:rsid w:val="009811FF"/>
    <w:rsid w:val="009815E6"/>
    <w:rsid w:val="0098248D"/>
    <w:rsid w:val="00985C99"/>
    <w:rsid w:val="009A0AF3"/>
    <w:rsid w:val="009A1E65"/>
    <w:rsid w:val="009A1FD3"/>
    <w:rsid w:val="009A6544"/>
    <w:rsid w:val="009B07CD"/>
    <w:rsid w:val="009B7FFE"/>
    <w:rsid w:val="009C165C"/>
    <w:rsid w:val="009C19E9"/>
    <w:rsid w:val="009C5B32"/>
    <w:rsid w:val="009D580F"/>
    <w:rsid w:val="009D704B"/>
    <w:rsid w:val="009D7748"/>
    <w:rsid w:val="009E1E69"/>
    <w:rsid w:val="009E4FB9"/>
    <w:rsid w:val="00A078E3"/>
    <w:rsid w:val="00A10F02"/>
    <w:rsid w:val="00A13BB2"/>
    <w:rsid w:val="00A15157"/>
    <w:rsid w:val="00A23925"/>
    <w:rsid w:val="00A36699"/>
    <w:rsid w:val="00A40276"/>
    <w:rsid w:val="00A53724"/>
    <w:rsid w:val="00A543CC"/>
    <w:rsid w:val="00A54420"/>
    <w:rsid w:val="00A82346"/>
    <w:rsid w:val="00A839DA"/>
    <w:rsid w:val="00A84193"/>
    <w:rsid w:val="00A86986"/>
    <w:rsid w:val="00A92F10"/>
    <w:rsid w:val="00A94B6A"/>
    <w:rsid w:val="00A9671C"/>
    <w:rsid w:val="00AA25E2"/>
    <w:rsid w:val="00AB0E08"/>
    <w:rsid w:val="00AB728F"/>
    <w:rsid w:val="00AC28B8"/>
    <w:rsid w:val="00AC48CF"/>
    <w:rsid w:val="00AC6DFC"/>
    <w:rsid w:val="00AD4C4D"/>
    <w:rsid w:val="00AD642B"/>
    <w:rsid w:val="00AE5D1F"/>
    <w:rsid w:val="00B012BE"/>
    <w:rsid w:val="00B03909"/>
    <w:rsid w:val="00B12FEA"/>
    <w:rsid w:val="00B15449"/>
    <w:rsid w:val="00B178C9"/>
    <w:rsid w:val="00B22E2D"/>
    <w:rsid w:val="00B30E40"/>
    <w:rsid w:val="00B43917"/>
    <w:rsid w:val="00B45B56"/>
    <w:rsid w:val="00B460FC"/>
    <w:rsid w:val="00B47FD1"/>
    <w:rsid w:val="00B537E7"/>
    <w:rsid w:val="00B57EFC"/>
    <w:rsid w:val="00B61783"/>
    <w:rsid w:val="00B62EF9"/>
    <w:rsid w:val="00B67D88"/>
    <w:rsid w:val="00B76774"/>
    <w:rsid w:val="00B83760"/>
    <w:rsid w:val="00B839C6"/>
    <w:rsid w:val="00B95D09"/>
    <w:rsid w:val="00BA2E37"/>
    <w:rsid w:val="00BA4DC1"/>
    <w:rsid w:val="00BB40CF"/>
    <w:rsid w:val="00BB5CDD"/>
    <w:rsid w:val="00BB6A59"/>
    <w:rsid w:val="00BC080D"/>
    <w:rsid w:val="00BC34CA"/>
    <w:rsid w:val="00BC4373"/>
    <w:rsid w:val="00BE0E16"/>
    <w:rsid w:val="00BE3D40"/>
    <w:rsid w:val="00BE65F6"/>
    <w:rsid w:val="00BF4EFF"/>
    <w:rsid w:val="00BF51C7"/>
    <w:rsid w:val="00C01CA9"/>
    <w:rsid w:val="00C05DEB"/>
    <w:rsid w:val="00C12B51"/>
    <w:rsid w:val="00C21A3C"/>
    <w:rsid w:val="00C24650"/>
    <w:rsid w:val="00C24F54"/>
    <w:rsid w:val="00C25168"/>
    <w:rsid w:val="00C33079"/>
    <w:rsid w:val="00C41A1A"/>
    <w:rsid w:val="00C47045"/>
    <w:rsid w:val="00C5277B"/>
    <w:rsid w:val="00C572FE"/>
    <w:rsid w:val="00C57A17"/>
    <w:rsid w:val="00C61C4E"/>
    <w:rsid w:val="00C70C60"/>
    <w:rsid w:val="00C83A13"/>
    <w:rsid w:val="00C86C67"/>
    <w:rsid w:val="00CA3D0C"/>
    <w:rsid w:val="00CA654B"/>
    <w:rsid w:val="00CA7B63"/>
    <w:rsid w:val="00CB2BA9"/>
    <w:rsid w:val="00CB3DA1"/>
    <w:rsid w:val="00CC373C"/>
    <w:rsid w:val="00CD00CB"/>
    <w:rsid w:val="00CD4C7B"/>
    <w:rsid w:val="00CD7F3D"/>
    <w:rsid w:val="00CE03FB"/>
    <w:rsid w:val="00CE0CAE"/>
    <w:rsid w:val="00CE4382"/>
    <w:rsid w:val="00CE45A4"/>
    <w:rsid w:val="00CF7216"/>
    <w:rsid w:val="00D12FD6"/>
    <w:rsid w:val="00D24148"/>
    <w:rsid w:val="00D246D1"/>
    <w:rsid w:val="00D31612"/>
    <w:rsid w:val="00D31744"/>
    <w:rsid w:val="00D32EE1"/>
    <w:rsid w:val="00D3488F"/>
    <w:rsid w:val="00D36B92"/>
    <w:rsid w:val="00D36C41"/>
    <w:rsid w:val="00D537A5"/>
    <w:rsid w:val="00D57247"/>
    <w:rsid w:val="00D57B91"/>
    <w:rsid w:val="00D6266F"/>
    <w:rsid w:val="00D63EFC"/>
    <w:rsid w:val="00D66B76"/>
    <w:rsid w:val="00D738D6"/>
    <w:rsid w:val="00D7474D"/>
    <w:rsid w:val="00D80795"/>
    <w:rsid w:val="00D87E00"/>
    <w:rsid w:val="00D9134D"/>
    <w:rsid w:val="00D96D11"/>
    <w:rsid w:val="00DA5E32"/>
    <w:rsid w:val="00DA7A03"/>
    <w:rsid w:val="00DB1818"/>
    <w:rsid w:val="00DB7768"/>
    <w:rsid w:val="00DC309B"/>
    <w:rsid w:val="00DC31BE"/>
    <w:rsid w:val="00DC4D9B"/>
    <w:rsid w:val="00DC4DA2"/>
    <w:rsid w:val="00DE3703"/>
    <w:rsid w:val="00DE4B49"/>
    <w:rsid w:val="00DF00CE"/>
    <w:rsid w:val="00DF7899"/>
    <w:rsid w:val="00E03DDA"/>
    <w:rsid w:val="00E145E4"/>
    <w:rsid w:val="00E158BE"/>
    <w:rsid w:val="00E208CA"/>
    <w:rsid w:val="00E23D18"/>
    <w:rsid w:val="00E33F0D"/>
    <w:rsid w:val="00E53F7E"/>
    <w:rsid w:val="00E559C4"/>
    <w:rsid w:val="00E60F5B"/>
    <w:rsid w:val="00E62835"/>
    <w:rsid w:val="00E655D3"/>
    <w:rsid w:val="00E67CE7"/>
    <w:rsid w:val="00E73E7D"/>
    <w:rsid w:val="00E77645"/>
    <w:rsid w:val="00E81025"/>
    <w:rsid w:val="00E83418"/>
    <w:rsid w:val="00E83697"/>
    <w:rsid w:val="00E86D08"/>
    <w:rsid w:val="00E9029C"/>
    <w:rsid w:val="00E926DC"/>
    <w:rsid w:val="00E92909"/>
    <w:rsid w:val="00EC2A1C"/>
    <w:rsid w:val="00EC4A25"/>
    <w:rsid w:val="00ED29E5"/>
    <w:rsid w:val="00EE59C7"/>
    <w:rsid w:val="00EE7023"/>
    <w:rsid w:val="00EF5C79"/>
    <w:rsid w:val="00F025A2"/>
    <w:rsid w:val="00F07388"/>
    <w:rsid w:val="00F07530"/>
    <w:rsid w:val="00F1001C"/>
    <w:rsid w:val="00F11E1B"/>
    <w:rsid w:val="00F13E66"/>
    <w:rsid w:val="00F2026E"/>
    <w:rsid w:val="00F2125E"/>
    <w:rsid w:val="00F2210A"/>
    <w:rsid w:val="00F265CF"/>
    <w:rsid w:val="00F33904"/>
    <w:rsid w:val="00F37743"/>
    <w:rsid w:val="00F37BDB"/>
    <w:rsid w:val="00F426A0"/>
    <w:rsid w:val="00F450C4"/>
    <w:rsid w:val="00F54A3D"/>
    <w:rsid w:val="00F56764"/>
    <w:rsid w:val="00F653B8"/>
    <w:rsid w:val="00F67A85"/>
    <w:rsid w:val="00F70196"/>
    <w:rsid w:val="00F70384"/>
    <w:rsid w:val="00F71B89"/>
    <w:rsid w:val="00F7353C"/>
    <w:rsid w:val="00F76866"/>
    <w:rsid w:val="00F76F8F"/>
    <w:rsid w:val="00F85F71"/>
    <w:rsid w:val="00FA1266"/>
    <w:rsid w:val="00FA27EC"/>
    <w:rsid w:val="00FB4725"/>
    <w:rsid w:val="00FB511C"/>
    <w:rsid w:val="00FB5958"/>
    <w:rsid w:val="00FB69A6"/>
    <w:rsid w:val="00FC1192"/>
    <w:rsid w:val="00FC38CB"/>
    <w:rsid w:val="00FD0EF9"/>
    <w:rsid w:val="00FD1BE1"/>
    <w:rsid w:val="00FD3A9A"/>
    <w:rsid w:val="00FD7A3F"/>
    <w:rsid w:val="00FE33D7"/>
    <w:rsid w:val="00FE7911"/>
    <w:rsid w:val="00FF2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5F22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 w:type="character" w:customStyle="1" w:styleId="THChar">
    <w:name w:val="TH Char"/>
    <w:link w:val="TH"/>
    <w:rsid w:val="00286FC8"/>
    <w:rPr>
      <w:rFonts w:ascii="Arial" w:hAnsi="Arial"/>
      <w:b/>
      <w:lang w:eastAsia="en-US"/>
    </w:rPr>
  </w:style>
  <w:style w:type="paragraph" w:customStyle="1" w:styleId="Doc-text2">
    <w:name w:val="Doc-text2"/>
    <w:basedOn w:val="Normal"/>
    <w:link w:val="Doc-text2Char"/>
    <w:qFormat/>
    <w:rsid w:val="001039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97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666397397">
      <w:bodyDiv w:val="1"/>
      <w:marLeft w:val="0"/>
      <w:marRight w:val="0"/>
      <w:marTop w:val="0"/>
      <w:marBottom w:val="0"/>
      <w:divBdr>
        <w:top w:val="none" w:sz="0" w:space="0" w:color="auto"/>
        <w:left w:val="none" w:sz="0" w:space="0" w:color="auto"/>
        <w:bottom w:val="none" w:sz="0" w:space="0" w:color="auto"/>
        <w:right w:val="none" w:sz="0" w:space="0" w:color="auto"/>
      </w:divBdr>
      <w:divsChild>
        <w:div w:id="1434472751">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0510968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F123-59A0-47D3-A735-AB80A66F6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6</Pages>
  <Words>2279</Words>
  <Characters>12993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15242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Nokia</cp:lastModifiedBy>
  <cp:revision>7</cp:revision>
  <dcterms:created xsi:type="dcterms:W3CDTF">2016-11-03T10:30:00Z</dcterms:created>
  <dcterms:modified xsi:type="dcterms:W3CDTF">2016-11-04T16:09:00Z</dcterms:modified>
</cp:coreProperties>
</file>